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368EFF" w14:textId="73622696" w:rsidR="00161472" w:rsidRPr="0002249F" w:rsidRDefault="00161472" w:rsidP="00161472">
      <w:pPr>
        <w:pStyle w:val="CRCoverPage"/>
        <w:tabs>
          <w:tab w:val="right" w:pos="9639"/>
        </w:tabs>
        <w:spacing w:after="0"/>
        <w:rPr>
          <w:rFonts w:eastAsia="SimSun"/>
          <w:b/>
          <w:i/>
          <w:sz w:val="28"/>
          <w:lang w:val="en-US" w:eastAsia="zh-TW"/>
        </w:rPr>
      </w:pPr>
      <w:r w:rsidRPr="0002249F">
        <w:rPr>
          <w:b/>
          <w:sz w:val="24"/>
        </w:rPr>
        <w:t>3GPP TSG-RAN2 Meeting #12</w:t>
      </w:r>
      <w:r w:rsidRPr="0002249F">
        <w:rPr>
          <w:rFonts w:eastAsia="SimSun"/>
          <w:b/>
          <w:sz w:val="24"/>
          <w:lang w:val="en-US" w:eastAsia="zh-CN"/>
        </w:rPr>
        <w:t>9</w:t>
      </w:r>
      <w:r>
        <w:rPr>
          <w:rFonts w:eastAsia="SimSun"/>
          <w:b/>
          <w:sz w:val="24"/>
          <w:lang w:val="en-US" w:eastAsia="zh-CN"/>
        </w:rPr>
        <w:t>bis</w:t>
      </w:r>
      <w:r w:rsidRPr="0002249F">
        <w:rPr>
          <w:b/>
          <w:i/>
          <w:sz w:val="28"/>
        </w:rPr>
        <w:tab/>
      </w:r>
      <w:r w:rsidR="00646D4B">
        <w:rPr>
          <w:b/>
          <w:sz w:val="24"/>
        </w:rPr>
        <w:t>R2-2502829</w:t>
      </w:r>
    </w:p>
    <w:p w14:paraId="0818A8E1" w14:textId="77777777" w:rsidR="00161472" w:rsidRPr="00181043" w:rsidRDefault="00161472" w:rsidP="00161472">
      <w:pPr>
        <w:pStyle w:val="CRCoverPage"/>
        <w:outlineLvl w:val="0"/>
        <w:rPr>
          <w:b/>
          <w:noProof/>
          <w:sz w:val="24"/>
        </w:rPr>
      </w:pPr>
      <w:r>
        <w:rPr>
          <w:rFonts w:ascii="Helvetica" w:eastAsia="DengXian" w:hAnsi="Helvetica" w:cs="DengXian"/>
          <w:b/>
          <w:sz w:val="24"/>
        </w:rPr>
        <w:t>Wuhan</w:t>
      </w:r>
      <w:r w:rsidRPr="0002249F">
        <w:rPr>
          <w:rFonts w:ascii="Helvetica" w:eastAsia="DengXian" w:hAnsi="Helvetica" w:cs="DengXian"/>
          <w:b/>
          <w:sz w:val="24"/>
        </w:rPr>
        <w:t xml:space="preserve">, </w:t>
      </w:r>
      <w:r>
        <w:rPr>
          <w:rFonts w:ascii="Helvetica" w:eastAsia="DengXian" w:hAnsi="Helvetica" w:cs="DengXian"/>
          <w:b/>
          <w:sz w:val="24"/>
        </w:rPr>
        <w:t>China</w:t>
      </w:r>
      <w:r w:rsidRPr="0002249F">
        <w:rPr>
          <w:rFonts w:ascii="Helvetica" w:eastAsia="DengXian" w:hAnsi="Helvetica" w:cs="DengXian"/>
          <w:b/>
          <w:sz w:val="24"/>
        </w:rPr>
        <w:t>, 7-</w:t>
      </w:r>
      <w:r>
        <w:rPr>
          <w:rFonts w:ascii="Helvetica" w:eastAsia="DengXian" w:hAnsi="Helvetica" w:cs="DengXian"/>
          <w:b/>
          <w:sz w:val="24"/>
        </w:rPr>
        <w:t>1</w:t>
      </w:r>
      <w:r w:rsidRPr="0002249F">
        <w:rPr>
          <w:rFonts w:ascii="Helvetica" w:eastAsia="DengXian" w:hAnsi="Helvetica" w:cs="DengXian"/>
          <w:b/>
          <w:sz w:val="24"/>
        </w:rPr>
        <w:t xml:space="preserve">1 </w:t>
      </w:r>
      <w:r>
        <w:rPr>
          <w:rFonts w:ascii="Helvetica" w:eastAsia="DengXian" w:hAnsi="Helvetica" w:cs="DengXian"/>
          <w:b/>
          <w:sz w:val="24"/>
        </w:rPr>
        <w:t>April</w:t>
      </w:r>
      <w:r w:rsidRPr="0002249F">
        <w:rPr>
          <w:rFonts w:eastAsia="SimSun" w:cs="Arial"/>
          <w:b/>
          <w:sz w:val="24"/>
          <w:szCs w:val="24"/>
          <w:lang w:eastAsia="zh-CN"/>
        </w:rPr>
        <w:t>, 202</w:t>
      </w:r>
      <w:r w:rsidRPr="0002249F">
        <w:rPr>
          <w:rFonts w:eastAsia="SimSun" w:cs="Arial"/>
          <w:b/>
          <w:sz w:val="24"/>
          <w:szCs w:val="24"/>
          <w:lang w:val="en-US" w:eastAsia="zh-CN"/>
        </w:rPr>
        <w:t>5</w:t>
      </w:r>
      <w:r>
        <w:rPr>
          <w:rFonts w:eastAsia="MS Mincho"/>
          <w:b/>
          <w:sz w:val="24"/>
          <w:szCs w:val="24"/>
        </w:rPr>
        <w:tab/>
      </w:r>
      <w:r>
        <w:rPr>
          <w:rFonts w:eastAsia="MS Mincho"/>
          <w:b/>
          <w:sz w:val="24"/>
          <w:szCs w:val="24"/>
        </w:rPr>
        <w:tab/>
      </w:r>
    </w:p>
    <w:p w14:paraId="7D35F362" w14:textId="2A97BC79" w:rsidR="007136EF" w:rsidRPr="004077ED" w:rsidRDefault="007136EF" w:rsidP="007136EF">
      <w:pPr>
        <w:widowControl w:val="0"/>
        <w:tabs>
          <w:tab w:val="left" w:pos="1701"/>
          <w:tab w:val="right" w:pos="9923"/>
        </w:tabs>
        <w:spacing w:before="120" w:after="0"/>
        <w:rPr>
          <w:rFonts w:eastAsia="MS Mincho"/>
          <w:sz w:val="24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Agenda Item: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</w:r>
      <w:r w:rsidR="004979F5" w:rsidRPr="0061442A">
        <w:rPr>
          <w:rFonts w:ascii="Arial" w:eastAsia="MS Mincho" w:hAnsi="Arial"/>
          <w:b/>
          <w:sz w:val="24"/>
          <w:szCs w:val="24"/>
          <w:lang w:eastAsia="en-GB"/>
        </w:rPr>
        <w:t>8.13.</w:t>
      </w:r>
      <w:r w:rsidR="0094090C" w:rsidRPr="0061442A">
        <w:rPr>
          <w:rFonts w:ascii="Arial" w:eastAsia="MS Mincho" w:hAnsi="Arial"/>
          <w:b/>
          <w:sz w:val="24"/>
          <w:szCs w:val="24"/>
          <w:lang w:eastAsia="en-GB"/>
        </w:rPr>
        <w:t>2</w:t>
      </w:r>
    </w:p>
    <w:p w14:paraId="19C6F8C1" w14:textId="77777777" w:rsidR="007136EF" w:rsidRPr="004077ED" w:rsidRDefault="007136EF" w:rsidP="007136EF">
      <w:pPr>
        <w:widowControl w:val="0"/>
        <w:tabs>
          <w:tab w:val="left" w:pos="1701"/>
          <w:tab w:val="right" w:pos="9923"/>
        </w:tabs>
        <w:spacing w:before="120" w:after="0"/>
        <w:rPr>
          <w:rFonts w:eastAsia="MS Mincho"/>
          <w:sz w:val="24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Source: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  <w:t>ASUSTeK</w:t>
      </w:r>
    </w:p>
    <w:p w14:paraId="0141CB39" w14:textId="71BC5148" w:rsidR="007136EF" w:rsidRPr="00B169A5" w:rsidRDefault="007136EF" w:rsidP="00B169A5">
      <w:pPr>
        <w:widowControl w:val="0"/>
        <w:tabs>
          <w:tab w:val="left" w:pos="1701"/>
          <w:tab w:val="right" w:pos="9923"/>
        </w:tabs>
        <w:spacing w:before="120" w:after="0"/>
        <w:ind w:left="1706" w:hangingChars="708" w:hanging="1706"/>
        <w:rPr>
          <w:rFonts w:ascii="Arial" w:eastAsia="MS Mincho" w:hAnsi="Arial"/>
          <w:b/>
          <w:sz w:val="24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Title: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</w:r>
      <w:r w:rsidR="0013288B">
        <w:rPr>
          <w:rFonts w:ascii="Arial" w:eastAsia="MS Mincho" w:hAnsi="Arial"/>
          <w:b/>
          <w:sz w:val="24"/>
          <w:szCs w:val="24"/>
          <w:lang w:eastAsia="en-GB"/>
        </w:rPr>
        <w:t xml:space="preserve">One remaining </w:t>
      </w:r>
      <w:r w:rsidR="00470380">
        <w:rPr>
          <w:rFonts w:ascii="Arial" w:eastAsia="MS Mincho" w:hAnsi="Arial"/>
          <w:b/>
          <w:sz w:val="24"/>
          <w:szCs w:val="24"/>
          <w:lang w:eastAsia="en-GB"/>
        </w:rPr>
        <w:t>issue</w:t>
      </w:r>
      <w:r w:rsidR="0094090C" w:rsidRPr="0094090C">
        <w:rPr>
          <w:rFonts w:ascii="Arial" w:eastAsia="MS Mincho" w:hAnsi="Arial"/>
          <w:b/>
          <w:sz w:val="24"/>
          <w:szCs w:val="24"/>
          <w:lang w:eastAsia="en-GB"/>
        </w:rPr>
        <w:t xml:space="preserve"> on multi-hop U2N Relay Discovery message forwarding</w:t>
      </w:r>
      <w:r w:rsidR="004406F7">
        <w:rPr>
          <w:rFonts w:ascii="Arial" w:eastAsia="MS Mincho" w:hAnsi="Arial"/>
          <w:b/>
          <w:sz w:val="24"/>
          <w:szCs w:val="24"/>
          <w:lang w:eastAsia="en-GB"/>
        </w:rPr>
        <w:t xml:space="preserve"> for model B</w:t>
      </w:r>
    </w:p>
    <w:p w14:paraId="541E0BA5" w14:textId="77777777" w:rsidR="007136EF" w:rsidRPr="004077ED" w:rsidRDefault="007136EF" w:rsidP="007136EF">
      <w:pPr>
        <w:widowControl w:val="0"/>
        <w:tabs>
          <w:tab w:val="left" w:pos="1701"/>
          <w:tab w:val="right" w:pos="9923"/>
        </w:tabs>
        <w:spacing w:before="120" w:after="0"/>
        <w:rPr>
          <w:rFonts w:eastAsia="MS Mincho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Document for: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  <w:t>Discussion</w:t>
      </w:r>
      <w:r>
        <w:rPr>
          <w:rFonts w:ascii="Arial" w:eastAsia="MS Mincho" w:hAnsi="Arial"/>
          <w:b/>
          <w:sz w:val="24"/>
          <w:szCs w:val="24"/>
          <w:lang w:eastAsia="en-GB"/>
        </w:rPr>
        <w:t xml:space="preserve"> and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 xml:space="preserve"> Decision </w:t>
      </w:r>
    </w:p>
    <w:p w14:paraId="1FB18CCA" w14:textId="77777777" w:rsidR="007136EF" w:rsidRDefault="007136EF" w:rsidP="007136EF">
      <w:pPr>
        <w:pStyle w:val="1"/>
        <w:tabs>
          <w:tab w:val="left" w:pos="709"/>
        </w:tabs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sz w:val="28"/>
          <w:szCs w:val="28"/>
        </w:rPr>
        <w:tab/>
        <w:t>Introduction</w:t>
      </w:r>
    </w:p>
    <w:p w14:paraId="32B0F671" w14:textId="3ABB6C04" w:rsidR="00A0791C" w:rsidRDefault="00A0791C" w:rsidP="00A0791C">
      <w:pPr>
        <w:spacing w:after="120"/>
        <w:jc w:val="both"/>
        <w:rPr>
          <w:rFonts w:asciiTheme="minorHAnsi" w:hAnsiTheme="minorHAnsi" w:cstheme="minorHAnsi"/>
          <w:sz w:val="22"/>
          <w:szCs w:val="22"/>
          <w:lang w:eastAsia="zh-TW"/>
        </w:rPr>
      </w:pPr>
      <w:r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>
        <w:rPr>
          <w:rFonts w:asciiTheme="minorHAnsi" w:hAnsiTheme="minorHAnsi" w:cstheme="minorHAnsi"/>
          <w:sz w:val="22"/>
          <w:szCs w:val="22"/>
          <w:lang w:eastAsia="zh-TW"/>
        </w:rPr>
        <w:t>AN2#127 made the following agreements on</w:t>
      </w:r>
      <w:r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 </w:t>
      </w:r>
      <w:r w:rsidRPr="00A0791C">
        <w:rPr>
          <w:rFonts w:asciiTheme="minorHAnsi" w:eastAsia="MS Mincho" w:hAnsiTheme="minorHAnsi" w:cstheme="minorHAnsi"/>
          <w:sz w:val="22"/>
          <w:szCs w:val="22"/>
          <w:lang w:eastAsia="en-GB"/>
        </w:rPr>
        <w:t>multi-hop U2N Relay Discovery</w:t>
      </w:r>
      <w:r>
        <w:rPr>
          <w:rFonts w:asciiTheme="minorHAnsi" w:hAnsiTheme="minorHAnsi" w:cstheme="minorHAnsi"/>
          <w:sz w:val="22"/>
          <w:szCs w:val="22"/>
        </w:rPr>
        <w:t>:</w:t>
      </w:r>
    </w:p>
    <w:p w14:paraId="5C73B3AE" w14:textId="77777777" w:rsidR="00A0791C" w:rsidRPr="00531247" w:rsidRDefault="00A0791C" w:rsidP="00A0791C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531247">
        <w:rPr>
          <w:rFonts w:asciiTheme="minorHAnsi" w:hAnsiTheme="minorHAnsi" w:cstheme="minorHAnsi"/>
          <w:sz w:val="22"/>
          <w:szCs w:val="22"/>
        </w:rPr>
        <w:t>A candidate last relay UE for discovery or (re)selection can be in any RRC state, but not outside network coverage.  FFS if acting as a relay requires it to transition to RRC_CONNECTED.</w:t>
      </w:r>
    </w:p>
    <w:p w14:paraId="5DC10BA7" w14:textId="77777777" w:rsidR="00A0791C" w:rsidRPr="00531247" w:rsidRDefault="00A0791C" w:rsidP="00A0791C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531247">
        <w:rPr>
          <w:rFonts w:asciiTheme="minorHAnsi" w:hAnsiTheme="minorHAnsi" w:cstheme="minorHAnsi"/>
          <w:sz w:val="22"/>
          <w:szCs w:val="22"/>
          <w:highlight w:val="yellow"/>
        </w:rPr>
        <w:t>Some or all of the intermediate relay UEs on a multi-hop indirect path can be</w:t>
      </w:r>
      <w:r w:rsidRPr="00531247">
        <w:rPr>
          <w:rFonts w:asciiTheme="minorHAnsi" w:hAnsiTheme="minorHAnsi" w:cstheme="minorHAnsi"/>
          <w:sz w:val="22"/>
          <w:szCs w:val="22"/>
        </w:rPr>
        <w:t xml:space="preserve"> inside or </w:t>
      </w:r>
      <w:r w:rsidRPr="00531247">
        <w:rPr>
          <w:rFonts w:asciiTheme="minorHAnsi" w:hAnsiTheme="minorHAnsi" w:cstheme="minorHAnsi"/>
          <w:sz w:val="22"/>
          <w:szCs w:val="22"/>
          <w:highlight w:val="yellow"/>
        </w:rPr>
        <w:t>outside the network coverage</w:t>
      </w:r>
      <w:r w:rsidRPr="00531247">
        <w:rPr>
          <w:rFonts w:asciiTheme="minorHAnsi" w:hAnsiTheme="minorHAnsi" w:cstheme="minorHAnsi"/>
          <w:sz w:val="22"/>
          <w:szCs w:val="22"/>
        </w:rPr>
        <w:t>.</w:t>
      </w:r>
    </w:p>
    <w:p w14:paraId="51E8DFA8" w14:textId="7EE951B4" w:rsidR="00A0791C" w:rsidRDefault="00A0791C" w:rsidP="00A0791C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</w:p>
    <w:p w14:paraId="51D09B86" w14:textId="67E5C597" w:rsidR="00C20B4F" w:rsidRDefault="00C20B4F" w:rsidP="00C20B4F">
      <w:pPr>
        <w:spacing w:after="120"/>
        <w:jc w:val="both"/>
        <w:rPr>
          <w:rFonts w:asciiTheme="minorHAnsi" w:hAnsiTheme="minorHAnsi" w:cstheme="minorHAnsi"/>
          <w:sz w:val="22"/>
          <w:szCs w:val="22"/>
          <w:lang w:eastAsia="zh-TW"/>
        </w:rPr>
      </w:pPr>
      <w:r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>
        <w:rPr>
          <w:rFonts w:asciiTheme="minorHAnsi" w:hAnsiTheme="minorHAnsi" w:cstheme="minorHAnsi"/>
          <w:sz w:val="22"/>
          <w:szCs w:val="22"/>
          <w:lang w:eastAsia="zh-TW"/>
        </w:rPr>
        <w:t>AN2#128 made the following agreements</w:t>
      </w:r>
      <w:r>
        <w:rPr>
          <w:rFonts w:asciiTheme="minorHAnsi" w:hAnsiTheme="minorHAnsi" w:cstheme="minorHAnsi"/>
          <w:sz w:val="22"/>
          <w:szCs w:val="22"/>
        </w:rPr>
        <w:t>:</w:t>
      </w:r>
    </w:p>
    <w:p w14:paraId="3FCEB007" w14:textId="59D7E495" w:rsidR="00C20B4F" w:rsidRPr="00C20B4F" w:rsidRDefault="00C20B4F" w:rsidP="00C20B4F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86150E">
        <w:rPr>
          <w:rFonts w:asciiTheme="minorHAnsi" w:eastAsia="MS Gothic" w:hAnsiTheme="minorHAnsi" w:cstheme="minorHAnsi"/>
          <w:sz w:val="22"/>
          <w:szCs w:val="22"/>
        </w:rPr>
        <w:t>A lower bound of Uu RSRP is not required for the UE to operate as an intermediate Relay UE.</w:t>
      </w:r>
    </w:p>
    <w:p w14:paraId="7743E032" w14:textId="6F02805C" w:rsidR="00C20B4F" w:rsidRPr="00C20B4F" w:rsidRDefault="00C20B4F" w:rsidP="00C20B4F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C20B4F">
        <w:rPr>
          <w:rFonts w:asciiTheme="minorHAnsi" w:eastAsia="MS Gothic" w:hAnsiTheme="minorHAnsi" w:cstheme="minorHAnsi"/>
          <w:sz w:val="22"/>
          <w:szCs w:val="22"/>
        </w:rPr>
        <w:t>The network can configure an upper bound of Uu RSRP for the UE to operate as an intermediate relay UE.</w:t>
      </w:r>
    </w:p>
    <w:p w14:paraId="57F064A5" w14:textId="0A331CD7" w:rsidR="00C20B4F" w:rsidRDefault="00C20B4F" w:rsidP="00A0791C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</w:p>
    <w:p w14:paraId="4560351B" w14:textId="5DE6DEBE" w:rsidR="0086150E" w:rsidRDefault="0086150E" w:rsidP="0086150E">
      <w:pPr>
        <w:spacing w:after="120"/>
        <w:jc w:val="both"/>
        <w:rPr>
          <w:rFonts w:asciiTheme="minorHAnsi" w:hAnsiTheme="minorHAnsi" w:cstheme="minorHAnsi"/>
          <w:sz w:val="22"/>
          <w:szCs w:val="22"/>
          <w:lang w:eastAsia="zh-TW"/>
        </w:rPr>
      </w:pPr>
      <w:r>
        <w:rPr>
          <w:rFonts w:asciiTheme="minorHAnsi" w:hAnsiTheme="minorHAnsi" w:cstheme="minorHAnsi"/>
          <w:sz w:val="22"/>
          <w:szCs w:val="22"/>
          <w:lang w:eastAsia="zh-TW"/>
        </w:rPr>
        <w:t xml:space="preserve">And, </w:t>
      </w:r>
      <w:r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>
        <w:rPr>
          <w:rFonts w:asciiTheme="minorHAnsi" w:hAnsiTheme="minorHAnsi" w:cstheme="minorHAnsi"/>
          <w:sz w:val="22"/>
          <w:szCs w:val="22"/>
          <w:lang w:eastAsia="zh-TW"/>
        </w:rPr>
        <w:t>AN2#12</w:t>
      </w:r>
      <w:r>
        <w:rPr>
          <w:rFonts w:asciiTheme="minorHAnsi" w:hAnsiTheme="minorHAnsi" w:cstheme="minorHAnsi" w:hint="eastAsia"/>
          <w:sz w:val="22"/>
          <w:szCs w:val="22"/>
          <w:lang w:eastAsia="zh-TW"/>
        </w:rPr>
        <w:t>9</w:t>
      </w:r>
      <w:r>
        <w:rPr>
          <w:rFonts w:asciiTheme="minorHAnsi" w:hAnsiTheme="minorHAnsi" w:cstheme="minorHAnsi"/>
          <w:sz w:val="22"/>
          <w:szCs w:val="22"/>
          <w:lang w:eastAsia="zh-TW"/>
        </w:rPr>
        <w:t xml:space="preserve"> further made the following agreements</w:t>
      </w:r>
      <w:r>
        <w:rPr>
          <w:rFonts w:asciiTheme="minorHAnsi" w:hAnsiTheme="minorHAnsi" w:cstheme="minorHAnsi"/>
          <w:sz w:val="22"/>
          <w:szCs w:val="22"/>
        </w:rPr>
        <w:t>:</w:t>
      </w:r>
    </w:p>
    <w:p w14:paraId="3D1B8E8F" w14:textId="77777777" w:rsidR="0086150E" w:rsidRPr="0086150E" w:rsidRDefault="0086150E" w:rsidP="0086150E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ind w:left="426"/>
        <w:rPr>
          <w:rFonts w:asciiTheme="minorHAnsi" w:hAnsiTheme="minorHAnsi" w:cstheme="minorHAnsi"/>
          <w:sz w:val="22"/>
          <w:szCs w:val="22"/>
        </w:rPr>
      </w:pPr>
      <w:r w:rsidRPr="0086150E">
        <w:rPr>
          <w:rFonts w:asciiTheme="minorHAnsi" w:hAnsiTheme="minorHAnsi" w:cstheme="minorHAnsi"/>
          <w:sz w:val="22"/>
          <w:szCs w:val="22"/>
        </w:rPr>
        <w:t>For model A discovery, there are no additional AS criteria on discovery message forwarding (the existence of the PC5 link is sufficient).</w:t>
      </w:r>
    </w:p>
    <w:p w14:paraId="6538C775" w14:textId="77777777" w:rsidR="0086150E" w:rsidRPr="0086150E" w:rsidRDefault="0086150E" w:rsidP="0086150E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ind w:left="426"/>
        <w:rPr>
          <w:rFonts w:asciiTheme="minorHAnsi" w:hAnsiTheme="minorHAnsi" w:cstheme="minorHAnsi"/>
          <w:sz w:val="22"/>
          <w:szCs w:val="22"/>
        </w:rPr>
      </w:pPr>
      <w:r w:rsidRPr="004406F7">
        <w:rPr>
          <w:rFonts w:asciiTheme="minorHAnsi" w:hAnsiTheme="minorHAnsi" w:cstheme="minorHAnsi"/>
          <w:sz w:val="22"/>
          <w:szCs w:val="22"/>
          <w:highlight w:val="yellow"/>
        </w:rPr>
        <w:t>For model B discovery, if the PC5 link on which the discovery message is received has already been established, no additional AS criteria on discovery message forwarding are applied</w:t>
      </w:r>
      <w:r w:rsidRPr="0086150E">
        <w:rPr>
          <w:rFonts w:asciiTheme="minorHAnsi" w:hAnsiTheme="minorHAnsi" w:cstheme="minorHAnsi"/>
          <w:sz w:val="22"/>
          <w:szCs w:val="22"/>
        </w:rPr>
        <w:t>.  FFS if the PC5 link is not already established.</w:t>
      </w:r>
      <w:r w:rsidRPr="0086150E">
        <w:rPr>
          <w:rFonts w:asciiTheme="minorHAnsi" w:eastAsiaTheme="minorEastAsia" w:hAnsiTheme="minorHAnsi" w:cstheme="minorHAnsi"/>
          <w:sz w:val="22"/>
          <w:szCs w:val="22"/>
          <w:lang w:eastAsia="zh-TW"/>
        </w:rPr>
        <w:t xml:space="preserve"> </w:t>
      </w:r>
    </w:p>
    <w:p w14:paraId="65E60BD1" w14:textId="77777777" w:rsidR="0086150E" w:rsidRPr="0086150E" w:rsidRDefault="0086150E" w:rsidP="00A0791C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</w:p>
    <w:p w14:paraId="1FE4A471" w14:textId="4DEF2112" w:rsidR="00A0791C" w:rsidRPr="00F3069B" w:rsidRDefault="00A0791C" w:rsidP="00A0791C">
      <w:pPr>
        <w:spacing w:after="120"/>
        <w:jc w:val="both"/>
        <w:rPr>
          <w:rFonts w:asciiTheme="minorHAnsi" w:eastAsia="DengXian" w:hAnsiTheme="minorHAnsi" w:cstheme="minorHAnsi"/>
          <w:sz w:val="22"/>
          <w:szCs w:val="22"/>
        </w:rPr>
      </w:pPr>
      <w:r w:rsidRPr="00F3069B"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This document further discusses </w:t>
      </w:r>
      <w:r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the following 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>issue</w:t>
      </w:r>
      <w:r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</w:t>
      </w:r>
      <w:r w:rsidR="000902D6" w:rsidRPr="00F3069B">
        <w:rPr>
          <w:rFonts w:asciiTheme="minorHAnsi" w:hAnsiTheme="minorHAnsi" w:cstheme="minorHAnsi" w:hint="eastAsia"/>
          <w:sz w:val="22"/>
          <w:szCs w:val="22"/>
          <w:lang w:eastAsia="zh-TW"/>
        </w:rPr>
        <w:t>o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>n</w:t>
      </w:r>
      <w:r w:rsidR="000902D6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Relay Discovery message forwarding by a UE </w:t>
      </w:r>
      <w:r w:rsidR="00DC143B">
        <w:rPr>
          <w:rFonts w:asciiTheme="minorHAnsi" w:hAnsiTheme="minorHAnsi" w:cstheme="minorHAnsi"/>
          <w:sz w:val="22"/>
          <w:szCs w:val="22"/>
          <w:lang w:eastAsia="zh-TW"/>
        </w:rPr>
        <w:t>being authorized to act</w:t>
      </w:r>
      <w:r w:rsidR="000902D6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as an Intermediate Relay UE</w:t>
      </w:r>
      <w:r w:rsidRPr="00F3069B">
        <w:rPr>
          <w:rFonts w:asciiTheme="minorHAnsi" w:eastAsia="DengXian" w:hAnsiTheme="minorHAnsi" w:cstheme="minorHAnsi"/>
          <w:sz w:val="22"/>
          <w:szCs w:val="22"/>
        </w:rPr>
        <w:t>:</w:t>
      </w:r>
    </w:p>
    <w:p w14:paraId="21854810" w14:textId="2E940296" w:rsidR="00A0791C" w:rsidRPr="00F3069B" w:rsidRDefault="00A0791C" w:rsidP="0013288B">
      <w:pPr>
        <w:pStyle w:val="aff0"/>
        <w:numPr>
          <w:ilvl w:val="2"/>
          <w:numId w:val="14"/>
        </w:numPr>
        <w:snapToGrid w:val="0"/>
        <w:spacing w:after="120" w:line="240" w:lineRule="atLeast"/>
        <w:ind w:left="709"/>
        <w:contextualSpacing w:val="0"/>
        <w:jc w:val="both"/>
        <w:rPr>
          <w:rFonts w:asciiTheme="minorHAnsi" w:eastAsia="SimSun" w:hAnsiTheme="minorHAnsi" w:cstheme="minorHAnsi"/>
          <w:sz w:val="22"/>
          <w:szCs w:val="22"/>
        </w:rPr>
      </w:pPr>
      <w:r w:rsidRPr="00F3069B">
        <w:rPr>
          <w:rFonts w:asciiTheme="minorHAnsi" w:eastAsia="SimSun" w:hAnsiTheme="minorHAnsi" w:cstheme="minorHAnsi"/>
          <w:sz w:val="22"/>
          <w:szCs w:val="22"/>
        </w:rPr>
        <w:t xml:space="preserve">Whether </w:t>
      </w:r>
      <w:r w:rsidR="00F3069B" w:rsidRPr="00F3069B">
        <w:rPr>
          <w:rFonts w:asciiTheme="minorHAnsi" w:eastAsia="SimSun" w:hAnsiTheme="minorHAnsi" w:cstheme="minorHAnsi"/>
          <w:sz w:val="22"/>
          <w:szCs w:val="22"/>
        </w:rPr>
        <w:t xml:space="preserve">a </w:t>
      </w:r>
      <w:r w:rsidRPr="00F3069B">
        <w:rPr>
          <w:rFonts w:asciiTheme="minorHAnsi" w:eastAsia="SimSun" w:hAnsiTheme="minorHAnsi" w:cstheme="minorHAnsi"/>
          <w:sz w:val="22"/>
          <w:szCs w:val="22"/>
        </w:rPr>
        <w:t xml:space="preserve">UE </w:t>
      </w:r>
      <w:r w:rsidR="003E747C">
        <w:rPr>
          <w:rFonts w:asciiTheme="minorHAnsi" w:hAnsiTheme="minorHAnsi" w:cstheme="minorHAnsi"/>
          <w:sz w:val="22"/>
          <w:szCs w:val="22"/>
          <w:lang w:eastAsia="zh-TW"/>
        </w:rPr>
        <w:t xml:space="preserve">which is </w:t>
      </w:r>
      <w:r w:rsidR="000C3A0D">
        <w:rPr>
          <w:rFonts w:asciiTheme="minorHAnsi" w:hAnsiTheme="minorHAnsi" w:cstheme="minorHAnsi"/>
          <w:sz w:val="22"/>
          <w:szCs w:val="22"/>
          <w:lang w:eastAsia="zh-TW"/>
        </w:rPr>
        <w:t>authorized to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act as an Intermediate Relay UE</w:t>
      </w:r>
      <w:r w:rsidR="003E747C">
        <w:rPr>
          <w:rFonts w:asciiTheme="minorHAnsi" w:hAnsiTheme="minorHAnsi" w:cstheme="minorHAnsi"/>
          <w:sz w:val="22"/>
          <w:szCs w:val="22"/>
          <w:lang w:eastAsia="zh-TW"/>
        </w:rPr>
        <w:t xml:space="preserve"> but cannot connect to the network directly or indirectly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</w:t>
      </w:r>
      <w:r w:rsidR="00F3069B" w:rsidRPr="00F3069B">
        <w:rPr>
          <w:rFonts w:asciiTheme="minorHAnsi" w:hAnsiTheme="minorHAnsi" w:cstheme="minorHAnsi" w:hint="eastAsia"/>
          <w:sz w:val="22"/>
          <w:szCs w:val="22"/>
          <w:lang w:eastAsia="zh-TW"/>
        </w:rPr>
        <w:t>n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eeds to forward Relay Discovery </w:t>
      </w:r>
      <w:r w:rsidR="009445DE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Solicitation 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>message</w:t>
      </w:r>
      <w:r w:rsidR="00507597">
        <w:rPr>
          <w:rFonts w:asciiTheme="minorHAnsi" w:hAnsiTheme="minorHAnsi" w:cstheme="minorHAnsi" w:hint="eastAsia"/>
          <w:sz w:val="22"/>
          <w:szCs w:val="22"/>
          <w:lang w:eastAsia="zh-TW"/>
        </w:rPr>
        <w:t>s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received from other UE</w:t>
      </w:r>
      <w:r w:rsidR="00507597">
        <w:rPr>
          <w:rFonts w:asciiTheme="minorHAnsi" w:hAnsiTheme="minorHAnsi" w:cstheme="minorHAnsi"/>
          <w:sz w:val="22"/>
          <w:szCs w:val="22"/>
          <w:lang w:eastAsia="zh-TW"/>
        </w:rPr>
        <w:t>s</w:t>
      </w:r>
      <w:r w:rsidRPr="00F3069B">
        <w:rPr>
          <w:rFonts w:asciiTheme="minorHAnsi" w:eastAsia="SimSun" w:hAnsiTheme="minorHAnsi" w:cstheme="minorHAnsi"/>
          <w:sz w:val="22"/>
          <w:szCs w:val="22"/>
        </w:rPr>
        <w:t>.</w:t>
      </w:r>
    </w:p>
    <w:p w14:paraId="2A617C3C" w14:textId="14425908" w:rsidR="007136EF" w:rsidRPr="00A0791C" w:rsidRDefault="007136EF" w:rsidP="007136EF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</w:p>
    <w:p w14:paraId="78E7DCBD" w14:textId="77777777" w:rsidR="007136EF" w:rsidRPr="000F10B4" w:rsidRDefault="007136EF" w:rsidP="003853AF">
      <w:pPr>
        <w:pStyle w:val="1"/>
        <w:tabs>
          <w:tab w:val="left" w:pos="426"/>
        </w:tabs>
        <w:rPr>
          <w:sz w:val="28"/>
          <w:szCs w:val="28"/>
        </w:rPr>
      </w:pPr>
      <w:bookmarkStart w:id="0" w:name="_Ref178064866"/>
      <w:r w:rsidRPr="000F10B4">
        <w:rPr>
          <w:sz w:val="28"/>
          <w:szCs w:val="28"/>
        </w:rPr>
        <w:t>2</w:t>
      </w:r>
      <w:r w:rsidRPr="000F10B4">
        <w:rPr>
          <w:sz w:val="28"/>
          <w:szCs w:val="28"/>
        </w:rPr>
        <w:tab/>
        <w:t>Discussion</w:t>
      </w:r>
      <w:bookmarkEnd w:id="0"/>
    </w:p>
    <w:p w14:paraId="59C7D6DD" w14:textId="690D1344" w:rsidR="008D11CC" w:rsidRPr="00C822E2" w:rsidRDefault="008D11CC" w:rsidP="008D11CC">
      <w:pPr>
        <w:snapToGrid w:val="0"/>
        <w:spacing w:before="240" w:after="240" w:line="276" w:lineRule="auto"/>
        <w:ind w:left="564" w:hangingChars="235" w:hanging="564"/>
        <w:rPr>
          <w:rFonts w:ascii="Arial" w:eastAsiaTheme="minorEastAsia" w:hAnsi="Arial" w:cs="Arial"/>
          <w:sz w:val="24"/>
          <w:szCs w:val="24"/>
          <w:lang w:eastAsia="zh-TW"/>
        </w:rPr>
      </w:pPr>
      <w:r w:rsidRPr="008D11CC">
        <w:rPr>
          <w:rFonts w:ascii="Arial" w:eastAsiaTheme="minorEastAsia" w:hAnsi="Arial" w:cs="Arial"/>
          <w:sz w:val="24"/>
          <w:szCs w:val="24"/>
          <w:lang w:eastAsia="zh-TW"/>
        </w:rPr>
        <w:t>2.1</w:t>
      </w:r>
      <w:r w:rsidRPr="008D11CC">
        <w:rPr>
          <w:rFonts w:ascii="Arial" w:eastAsiaTheme="minorEastAsia" w:hAnsi="Arial" w:cs="Arial"/>
          <w:sz w:val="24"/>
          <w:szCs w:val="24"/>
          <w:lang w:eastAsia="zh-TW"/>
        </w:rPr>
        <w:tab/>
      </w:r>
      <w:r w:rsidR="00936399" w:rsidRPr="00936399">
        <w:rPr>
          <w:rFonts w:ascii="Arial" w:eastAsia="SimSun" w:hAnsi="Arial" w:cs="Arial"/>
          <w:sz w:val="24"/>
          <w:szCs w:val="24"/>
        </w:rPr>
        <w:t xml:space="preserve">Whether a UE </w:t>
      </w:r>
      <w:r w:rsidR="003E747C">
        <w:rPr>
          <w:rFonts w:ascii="Arial" w:hAnsi="Arial" w:cs="Arial" w:hint="eastAsia"/>
          <w:sz w:val="24"/>
          <w:szCs w:val="24"/>
          <w:lang w:eastAsia="zh-TW"/>
        </w:rPr>
        <w:t>w</w:t>
      </w:r>
      <w:r w:rsidR="003E747C">
        <w:rPr>
          <w:rFonts w:ascii="Arial" w:hAnsi="Arial" w:cs="Arial"/>
          <w:sz w:val="24"/>
          <w:szCs w:val="24"/>
          <w:lang w:eastAsia="zh-TW"/>
        </w:rPr>
        <w:t>hich is</w:t>
      </w:r>
      <w:r w:rsidR="000C3A0D" w:rsidRPr="000C3A0D">
        <w:rPr>
          <w:rFonts w:ascii="Arial" w:hAnsi="Arial" w:cs="Arial"/>
          <w:sz w:val="24"/>
          <w:szCs w:val="24"/>
          <w:lang w:eastAsia="zh-TW"/>
        </w:rPr>
        <w:t xml:space="preserve"> authorized to act as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an Intermediate Relay UE</w:t>
      </w:r>
      <w:r w:rsidR="003E747C" w:rsidRPr="003E747C">
        <w:rPr>
          <w:rFonts w:ascii="Arial" w:hAnsi="Arial" w:cs="Arial"/>
          <w:sz w:val="24"/>
          <w:szCs w:val="24"/>
          <w:lang w:eastAsia="zh-TW"/>
        </w:rPr>
        <w:t xml:space="preserve"> </w:t>
      </w:r>
      <w:r w:rsidR="003E747C">
        <w:rPr>
          <w:rFonts w:ascii="Arial" w:hAnsi="Arial" w:cs="Arial"/>
          <w:sz w:val="24"/>
          <w:szCs w:val="24"/>
          <w:lang w:eastAsia="zh-TW"/>
        </w:rPr>
        <w:t xml:space="preserve">but </w:t>
      </w:r>
      <w:r w:rsidR="003E747C" w:rsidRPr="003E747C">
        <w:rPr>
          <w:rFonts w:ascii="Arial" w:hAnsi="Arial" w:cs="Arial"/>
          <w:sz w:val="24"/>
          <w:szCs w:val="24"/>
          <w:lang w:eastAsia="zh-TW"/>
        </w:rPr>
        <w:t>cannot connect to the network directly or indirectly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needs to forward Relay Discovery</w:t>
      </w:r>
      <w:r w:rsidR="009445DE" w:rsidRPr="009445DE">
        <w:rPr>
          <w:rFonts w:ascii="Arial" w:hAnsi="Arial" w:cs="Arial"/>
          <w:sz w:val="24"/>
          <w:szCs w:val="24"/>
          <w:lang w:eastAsia="zh-TW"/>
        </w:rPr>
        <w:t xml:space="preserve"> </w:t>
      </w:r>
      <w:r w:rsidR="009445DE" w:rsidRPr="009F3360">
        <w:rPr>
          <w:rFonts w:ascii="Arial" w:hAnsi="Arial" w:cs="Arial"/>
          <w:sz w:val="24"/>
          <w:szCs w:val="24"/>
          <w:lang w:eastAsia="zh-TW"/>
        </w:rPr>
        <w:t>Solicitation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message</w:t>
      </w:r>
      <w:r w:rsidR="00507597">
        <w:rPr>
          <w:rFonts w:ascii="Arial" w:hAnsi="Arial" w:cs="Arial"/>
          <w:sz w:val="24"/>
          <w:szCs w:val="24"/>
          <w:lang w:eastAsia="zh-TW"/>
        </w:rPr>
        <w:t>s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received from other UE</w:t>
      </w:r>
      <w:r w:rsidR="00507597">
        <w:rPr>
          <w:rFonts w:ascii="Arial" w:hAnsi="Arial" w:cs="Arial"/>
          <w:sz w:val="24"/>
          <w:szCs w:val="24"/>
          <w:lang w:eastAsia="zh-TW"/>
        </w:rPr>
        <w:t>s</w:t>
      </w:r>
      <w:r w:rsidR="003E747C" w:rsidRPr="003E747C">
        <w:rPr>
          <w:rFonts w:ascii="Arial" w:hAnsi="Arial" w:cs="Arial"/>
          <w:sz w:val="24"/>
          <w:szCs w:val="24"/>
          <w:lang w:eastAsia="zh-TW"/>
        </w:rPr>
        <w:t xml:space="preserve"> </w:t>
      </w:r>
    </w:p>
    <w:p w14:paraId="39E01B16" w14:textId="48844555" w:rsidR="008D11CC" w:rsidRDefault="002E67DC" w:rsidP="008D11CC">
      <w:pPr>
        <w:snapToGrid w:val="0"/>
        <w:spacing w:afterLines="50" w:after="120" w:line="240" w:lineRule="atLeast"/>
        <w:rPr>
          <w:rFonts w:asciiTheme="minorHAnsi" w:eastAsia="Malgun Gothic" w:hAnsiTheme="minorHAnsi" w:cstheme="minorHAnsi"/>
          <w:bCs/>
          <w:sz w:val="22"/>
          <w:szCs w:val="22"/>
          <w:lang w:eastAsia="ko-KR"/>
        </w:rPr>
      </w:pPr>
      <w:r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>
        <w:rPr>
          <w:rFonts w:asciiTheme="minorHAnsi" w:hAnsiTheme="minorHAnsi" w:cstheme="minorHAnsi"/>
          <w:sz w:val="22"/>
          <w:szCs w:val="22"/>
          <w:lang w:eastAsia="zh-TW"/>
        </w:rPr>
        <w:t>AN2#127</w:t>
      </w:r>
      <w:r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 a</w:t>
      </w:r>
      <w:r>
        <w:rPr>
          <w:rFonts w:asciiTheme="minorHAnsi" w:hAnsiTheme="minorHAnsi" w:cstheme="minorHAnsi"/>
          <w:sz w:val="22"/>
          <w:szCs w:val="22"/>
          <w:lang w:eastAsia="zh-TW"/>
        </w:rPr>
        <w:t xml:space="preserve">greed that some </w:t>
      </w:r>
      <w:r w:rsidRPr="002E67DC">
        <w:rPr>
          <w:rFonts w:asciiTheme="minorHAnsi" w:hAnsiTheme="minorHAnsi" w:cstheme="minorHAnsi"/>
          <w:sz w:val="22"/>
          <w:szCs w:val="22"/>
        </w:rPr>
        <w:t>of the intermediate relay UEs on a multi-hop indirect path can be outside the network coverage</w:t>
      </w:r>
      <w:r w:rsidRPr="00531247">
        <w:rPr>
          <w:rFonts w:asciiTheme="minorHAnsi" w:hAnsiTheme="minorHAnsi" w:cstheme="minorHAnsi"/>
          <w:sz w:val="22"/>
          <w:szCs w:val="22"/>
        </w:rPr>
        <w:t>.</w:t>
      </w:r>
      <w:r>
        <w:rPr>
          <w:rFonts w:asciiTheme="minorHAnsi" w:hAnsiTheme="minorHAnsi" w:cstheme="minorHAnsi"/>
          <w:sz w:val="22"/>
          <w:szCs w:val="22"/>
        </w:rPr>
        <w:t xml:space="preserve"> And, </w:t>
      </w:r>
      <w:r w:rsidR="00C20B4F"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 xml:space="preserve">AN2#128 </w:t>
      </w:r>
      <w:r w:rsidR="00C20B4F">
        <w:rPr>
          <w:rFonts w:asciiTheme="minorHAnsi" w:hAnsiTheme="minorHAnsi" w:cstheme="minorHAnsi" w:hint="eastAsia"/>
          <w:sz w:val="22"/>
          <w:szCs w:val="22"/>
          <w:lang w:eastAsia="zh-TW"/>
        </w:rPr>
        <w:t>a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 xml:space="preserve">greed that </w:t>
      </w:r>
      <w:r w:rsidR="00C20B4F" w:rsidRPr="00C20B4F">
        <w:rPr>
          <w:rFonts w:asciiTheme="minorHAnsi" w:eastAsia="MS Gothic" w:hAnsiTheme="minorHAnsi" w:cstheme="minorHAnsi"/>
          <w:sz w:val="22"/>
          <w:szCs w:val="22"/>
        </w:rPr>
        <w:t xml:space="preserve">a lower bound of Uu RSRP is not required for the UE to </w:t>
      </w:r>
      <w:r w:rsidR="00C20B4F" w:rsidRPr="00C20B4F">
        <w:rPr>
          <w:rFonts w:asciiTheme="minorHAnsi" w:eastAsia="MS Gothic" w:hAnsiTheme="minorHAnsi" w:cstheme="minorHAnsi"/>
          <w:sz w:val="22"/>
          <w:szCs w:val="22"/>
        </w:rPr>
        <w:lastRenderedPageBreak/>
        <w:t>operate as an intermediate Relay UE.</w:t>
      </w:r>
      <w:r w:rsidR="004406F7">
        <w:rPr>
          <w:rFonts w:asciiTheme="minorHAnsi" w:eastAsia="MS Gothic" w:hAnsiTheme="minorHAnsi" w:cstheme="minorHAnsi"/>
          <w:sz w:val="22"/>
          <w:szCs w:val="22"/>
        </w:rPr>
        <w:t xml:space="preserve"> </w:t>
      </w:r>
      <w:r w:rsidR="004406F7"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 w:rsidR="004406F7">
        <w:rPr>
          <w:rFonts w:asciiTheme="minorHAnsi" w:hAnsiTheme="minorHAnsi" w:cstheme="minorHAnsi"/>
          <w:sz w:val="22"/>
          <w:szCs w:val="22"/>
          <w:lang w:eastAsia="zh-TW"/>
        </w:rPr>
        <w:t xml:space="preserve">AN2#129 further agreed </w:t>
      </w:r>
      <w:r w:rsidR="004406F7" w:rsidRPr="004406F7">
        <w:rPr>
          <w:rFonts w:asciiTheme="minorHAnsi" w:hAnsiTheme="minorHAnsi" w:cstheme="minorHAnsi"/>
          <w:sz w:val="22"/>
          <w:szCs w:val="22"/>
        </w:rPr>
        <w:t>for model B discovery, no additional AS criteria on discovery message forwarding are applied if the PC5 link on which the discovery message is received has already been established</w:t>
      </w:r>
      <w:r w:rsidR="004406F7" w:rsidRPr="0086150E">
        <w:rPr>
          <w:rFonts w:asciiTheme="minorHAnsi" w:hAnsiTheme="minorHAnsi" w:cstheme="minorHAnsi"/>
          <w:sz w:val="22"/>
          <w:szCs w:val="22"/>
        </w:rPr>
        <w:t>.</w:t>
      </w:r>
    </w:p>
    <w:p w14:paraId="6CAAB269" w14:textId="608BF43C" w:rsidR="004913A9" w:rsidRPr="007A5A47" w:rsidRDefault="009E16E3" w:rsidP="004913A9">
      <w:pPr>
        <w:pStyle w:val="aff0"/>
        <w:snapToGrid w:val="0"/>
        <w:spacing w:afterLines="50" w:after="120" w:line="240" w:lineRule="atLeast"/>
        <w:ind w:left="0"/>
        <w:contextualSpacing w:val="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In our understanding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>, after a UE is powered on, the UE would try continuously or periodically to connect to the network</w:t>
      </w:r>
      <w:r w:rsidR="007A5A47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so as to initiate a registration procedure and then listen to paging from the network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. If the UE </w:t>
      </w:r>
      <w:r w:rsidR="00202320">
        <w:rPr>
          <w:rFonts w:asciiTheme="minorHAnsi" w:hAnsiTheme="minorHAnsi" w:cstheme="minorHAnsi" w:hint="eastAsia"/>
          <w:color w:val="000000" w:themeColor="text1"/>
          <w:sz w:val="22"/>
          <w:szCs w:val="22"/>
          <w:lang w:eastAsia="zh-TW"/>
        </w:rPr>
        <w:t>i</w:t>
      </w:r>
      <w:r w:rsidR="00202320">
        <w:rPr>
          <w:rFonts w:asciiTheme="minorHAnsi" w:hAnsiTheme="minorHAnsi" w:cstheme="minorHAnsi"/>
          <w:color w:val="000000" w:themeColor="text1"/>
          <w:sz w:val="22"/>
          <w:szCs w:val="22"/>
          <w:lang w:eastAsia="zh-TW"/>
        </w:rPr>
        <w:t xml:space="preserve">nitially 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>cannot connect to the network directly</w:t>
      </w:r>
      <w:r w:rsidR="0020232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(i.e. </w:t>
      </w:r>
      <w:r w:rsidR="00202320" w:rsidRPr="00202320">
        <w:rPr>
          <w:rFonts w:asciiTheme="minorHAnsi" w:hAnsiTheme="minorHAnsi" w:cstheme="minorHAnsi"/>
          <w:sz w:val="22"/>
          <w:szCs w:val="22"/>
        </w:rPr>
        <w:t>outside the network coverage)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, it would try to connect to the network indirectly via </w:t>
      </w:r>
      <w:r w:rsidR="00C20B4F">
        <w:rPr>
          <w:rFonts w:asciiTheme="minorHAnsi" w:hAnsiTheme="minorHAnsi" w:cstheme="minorHAnsi"/>
          <w:color w:val="000000" w:themeColor="text1"/>
          <w:sz w:val="22"/>
          <w:szCs w:val="22"/>
        </w:rPr>
        <w:t>the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discovered U2N Relay UE(s)</w:t>
      </w:r>
      <w:r w:rsidR="00C20B4F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if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the UE is capable of U2N Relay operation. </w:t>
      </w:r>
    </w:p>
    <w:p w14:paraId="5A0E0241" w14:textId="5BD8CA4A" w:rsidR="004913A9" w:rsidRPr="004913A9" w:rsidRDefault="004913A9" w:rsidP="004913A9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Observation 1: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After a UE is powered on, the UE would try continuously or periodically to connect to the network</w:t>
      </w:r>
      <w:r w:rsidR="00F75E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directly or indirectly</w:t>
      </w:r>
      <w:r w:rsidR="00534A1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 xml:space="preserve"> (i</w:t>
      </w:r>
      <w:r w:rsidR="00534A10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>f the UE is capable of U2N Relay operation</w:t>
      </w:r>
      <w:r w:rsidR="00534A1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>)</w:t>
      </w:r>
      <w:r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7F8F55AC" w14:textId="7B741441" w:rsidR="00186FCE" w:rsidRPr="00186FCE" w:rsidRDefault="0042074A" w:rsidP="004913A9">
      <w:pPr>
        <w:pStyle w:val="aff0"/>
        <w:snapToGrid w:val="0"/>
        <w:spacing w:afterLines="50" w:after="120" w:line="240" w:lineRule="atLeast"/>
        <w:ind w:left="0"/>
        <w:contextualSpacing w:val="0"/>
        <w:rPr>
          <w:rFonts w:asciiTheme="minorHAnsi" w:eastAsia="SimSun" w:hAnsiTheme="minorHAnsi" w:cstheme="minorHAnsi"/>
          <w:color w:val="000000" w:themeColor="text1"/>
          <w:sz w:val="22"/>
          <w:szCs w:val="22"/>
          <w:lang w:val="en-US" w:eastAsia="zh-CN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If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the UE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>can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not connect to the network directly or indirectly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>like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="00534A10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UE6 and 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UE7 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in </w:t>
      </w:r>
      <w:r w:rsidR="004913A9" w:rsidRPr="00534A10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Figure </w:t>
      </w:r>
      <w:r w:rsidR="00FC11E0" w:rsidRPr="00534A10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1</w:t>
      </w:r>
      <w:r w:rsidR="000C3A0D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DC143B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and </w:t>
      </w:r>
      <w:r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the UE </w:t>
      </w:r>
      <w:r w:rsidR="00DC143B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may stay</w:t>
      </w:r>
      <w:r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DC143B">
        <w:rPr>
          <w:rFonts w:asciiTheme="minorHAnsi" w:hAnsiTheme="minorHAnsi" w:cstheme="minorHAnsi"/>
          <w:sz w:val="22"/>
          <w:szCs w:val="22"/>
        </w:rPr>
        <w:t>out</w:t>
      </w:r>
      <w:r>
        <w:rPr>
          <w:rFonts w:asciiTheme="minorHAnsi" w:hAnsiTheme="minorHAnsi" w:cstheme="minorHAnsi"/>
          <w:sz w:val="22"/>
          <w:szCs w:val="22"/>
        </w:rPr>
        <w:t>-</w:t>
      </w:r>
      <w:r w:rsidR="00DC143B">
        <w:rPr>
          <w:rFonts w:asciiTheme="minorHAnsi" w:hAnsiTheme="minorHAnsi" w:cstheme="minorHAnsi"/>
          <w:sz w:val="22"/>
          <w:szCs w:val="22"/>
        </w:rPr>
        <w:t>of</w:t>
      </w:r>
      <w:r>
        <w:rPr>
          <w:rFonts w:asciiTheme="minorHAnsi" w:hAnsiTheme="minorHAnsi" w:cstheme="minorHAnsi"/>
          <w:sz w:val="22"/>
          <w:szCs w:val="22"/>
        </w:rPr>
        <w:t>-</w:t>
      </w:r>
      <w:r w:rsidR="00DC143B" w:rsidRPr="002E67DC">
        <w:rPr>
          <w:rFonts w:asciiTheme="minorHAnsi" w:hAnsiTheme="minorHAnsi" w:cstheme="minorHAnsi"/>
          <w:sz w:val="22"/>
          <w:szCs w:val="22"/>
        </w:rPr>
        <w:t>coverage</w:t>
      </w:r>
      <w:r w:rsidR="00DC143B">
        <w:rPr>
          <w:rFonts w:asciiTheme="minorHAnsi" w:hAnsiTheme="minorHAnsi" w:cstheme="minorHAnsi"/>
          <w:sz w:val="22"/>
          <w:szCs w:val="22"/>
        </w:rPr>
        <w:t xml:space="preserve"> (OOC)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DC143B">
        <w:rPr>
          <w:rFonts w:asciiTheme="minorHAnsi" w:hAnsiTheme="minorHAnsi" w:cstheme="minorHAnsi"/>
          <w:sz w:val="22"/>
          <w:szCs w:val="22"/>
        </w:rPr>
        <w:t>for some time</w:t>
      </w:r>
      <w:r w:rsidR="00DC143B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0C3A0D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after power-on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>. In this situation, the UE is not capable of acting as an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Intermediate U2N Relay UE because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this UE 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can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not provide indirect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connect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ivity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to the network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for any</w:t>
      </w:r>
      <w:r w:rsidR="005034BA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Remote UE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in proximity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. </w:t>
      </w:r>
      <w:r w:rsidR="00186FCE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In other words, </w:t>
      </w:r>
      <w:r w:rsidR="003E747C">
        <w:rPr>
          <w:rFonts w:asciiTheme="minorHAnsi" w:eastAsia="SimSun" w:hAnsiTheme="minorHAnsi" w:cstheme="minorHAnsi"/>
          <w:sz w:val="22"/>
          <w:szCs w:val="22"/>
        </w:rPr>
        <w:t>this</w:t>
      </w:r>
      <w:r w:rsidR="00186FCE" w:rsidRPr="00F3069B">
        <w:rPr>
          <w:rFonts w:asciiTheme="minorHAnsi" w:eastAsia="SimSun" w:hAnsiTheme="minorHAnsi" w:cstheme="minorHAnsi"/>
          <w:sz w:val="22"/>
          <w:szCs w:val="22"/>
        </w:rPr>
        <w:t xml:space="preserve"> UE </w:t>
      </w:r>
      <w:r w:rsidR="00186FCE">
        <w:rPr>
          <w:rFonts w:asciiTheme="minorHAnsi" w:hAnsiTheme="minorHAnsi" w:cstheme="minorHAnsi"/>
          <w:sz w:val="22"/>
          <w:szCs w:val="22"/>
          <w:lang w:eastAsia="zh-TW"/>
        </w:rPr>
        <w:t>is not eligible for</w:t>
      </w:r>
      <w:r w:rsidR="00186FCE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act</w:t>
      </w:r>
      <w:r w:rsidR="00186FCE">
        <w:rPr>
          <w:rFonts w:asciiTheme="minorHAnsi" w:hAnsiTheme="minorHAnsi" w:cstheme="minorHAnsi"/>
          <w:sz w:val="22"/>
          <w:szCs w:val="22"/>
          <w:lang w:eastAsia="zh-TW"/>
        </w:rPr>
        <w:t>ing</w:t>
      </w:r>
      <w:r w:rsidR="00186FCE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as an Intermediate Relay UE</w:t>
      </w:r>
      <w:r w:rsidR="00186FCE">
        <w:rPr>
          <w:rFonts w:asciiTheme="minorHAnsi" w:hAnsiTheme="minorHAnsi" w:cstheme="minorHAnsi"/>
          <w:sz w:val="22"/>
          <w:szCs w:val="22"/>
          <w:lang w:eastAsia="zh-TW"/>
        </w:rPr>
        <w:t>.</w:t>
      </w:r>
      <w:r w:rsidR="005034BA">
        <w:rPr>
          <w:rFonts w:asciiTheme="minorHAnsi" w:hAnsiTheme="minorHAnsi" w:cstheme="minorHAnsi"/>
          <w:sz w:val="22"/>
          <w:szCs w:val="22"/>
          <w:lang w:eastAsia="zh-TW"/>
        </w:rPr>
        <w:t xml:space="preserve"> And,</w:t>
      </w:r>
      <w:r w:rsidR="005034BA" w:rsidRP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it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just wastes the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device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battery 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power unnecessarily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for </w:t>
      </w:r>
      <w:r w:rsidR="003E747C">
        <w:rPr>
          <w:rFonts w:asciiTheme="minorHAnsi" w:hAnsiTheme="minorHAnsi" w:cstheme="minorHAnsi"/>
          <w:color w:val="000000" w:themeColor="text1"/>
          <w:sz w:val="22"/>
          <w:szCs w:val="22"/>
        </w:rPr>
        <w:t>this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UE to 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forward the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received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Relay Discovery Solicitation message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s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because no other relay UE in proximity of this UE c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>ould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respond to this solicitation.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Thus,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in our opinion,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there is no need for the UE (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e.g.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UE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6/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UE7</w:t>
      </w:r>
      <w:r w:rsidR="005034BA" w:rsidRPr="00DC143B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</w:t>
      </w:r>
      <w:r w:rsidR="005034BA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in </w:t>
      </w:r>
      <w:r w:rsidR="005034BA" w:rsidRPr="00534A10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Figure 1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) to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forward the Relay Discovery Solicitation message received from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TW"/>
        </w:rPr>
        <w:t>other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remote UE</w:t>
      </w:r>
      <w:r w:rsidR="00507597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s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.</w:t>
      </w:r>
    </w:p>
    <w:p w14:paraId="002E64B7" w14:textId="77777777" w:rsidR="00FC11E0" w:rsidRPr="00466E20" w:rsidRDefault="00FC11E0" w:rsidP="00FC11E0">
      <w:pPr>
        <w:pStyle w:val="aff0"/>
        <w:snapToGrid w:val="0"/>
        <w:spacing w:afterLines="50" w:after="120" w:line="240" w:lineRule="atLeast"/>
        <w:ind w:left="400" w:hanging="400"/>
        <w:jc w:val="center"/>
        <w:rPr>
          <w:rFonts w:asciiTheme="minorHAnsi" w:hAnsiTheme="minorHAnsi"/>
          <w:b/>
          <w:sz w:val="22"/>
          <w:szCs w:val="22"/>
        </w:rPr>
      </w:pPr>
      <w:r w:rsidRPr="00466E20">
        <w:rPr>
          <w:rFonts w:asciiTheme="minorHAnsi" w:hAnsiTheme="minorHAnsi"/>
          <w:b/>
          <w:noProof/>
          <w:sz w:val="22"/>
          <w:szCs w:val="22"/>
          <w:lang w:val="en-US" w:eastAsia="zh-TW"/>
        </w:rPr>
        <mc:AlternateContent>
          <mc:Choice Requires="wpc">
            <w:drawing>
              <wp:inline distT="0" distB="0" distL="0" distR="0" wp14:anchorId="6D4ED34C" wp14:editId="30A756BD">
                <wp:extent cx="6142990" cy="2620010"/>
                <wp:effectExtent l="0" t="0" r="0" b="0"/>
                <wp:docPr id="105" name="畫布 10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g:wgp>
                        <wpg:cNvPr id="1" name="群組 1"/>
                        <wpg:cNvGrpSpPr/>
                        <wpg:grpSpPr>
                          <a:xfrm>
                            <a:off x="4919867" y="1180961"/>
                            <a:ext cx="489438" cy="369397"/>
                            <a:chOff x="2419489" y="887903"/>
                            <a:chExt cx="489438" cy="369397"/>
                          </a:xfrm>
                        </wpg:grpSpPr>
                        <pic:pic xmlns:pic="http://schemas.openxmlformats.org/drawingml/2006/picture">
                          <pic:nvPicPr>
                            <pic:cNvPr id="2" name="圖片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58170" y="887903"/>
                              <a:ext cx="217159" cy="225789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" name="文字方塊 3"/>
                          <wps:cNvSpPr txBox="1"/>
                          <wps:spPr>
                            <a:xfrm>
                              <a:off x="2419489" y="1023936"/>
                              <a:ext cx="489438" cy="2333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592F449" w14:textId="77777777" w:rsidR="00FC11E0" w:rsidRPr="008678E5" w:rsidRDefault="00FC11E0" w:rsidP="00FC11E0">
                                <w:pPr>
                                  <w:snapToGrid w:val="0"/>
                                  <w:spacing w:after="0" w:line="200" w:lineRule="atLeast"/>
                                  <w:jc w:val="center"/>
                                  <w:rPr>
                                    <w:rFonts w:asciiTheme="minorHAnsi" w:eastAsiaTheme="minorEastAsia" w:hAnsiTheme="minorHAnsi" w:cstheme="minorHAnsi"/>
                                    <w:lang w:eastAsia="zh-TW"/>
                                  </w:rPr>
                                </w:pPr>
                                <w:r w:rsidRPr="008678E5">
                                  <w:rPr>
                                    <w:rFonts w:asciiTheme="minorHAnsi" w:eastAsiaTheme="minorEastAsia" w:hAnsiTheme="minorHAnsi" w:cstheme="minorHAnsi"/>
                                    <w:lang w:eastAsia="zh-TW"/>
                                  </w:rPr>
                                  <w:t>Cell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4" name="橢圓 4"/>
                        <wps:cNvSpPr/>
                        <wps:spPr>
                          <a:xfrm>
                            <a:off x="1815483" y="492125"/>
                            <a:ext cx="3599242" cy="1777772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弧形 5"/>
                        <wps:cNvSpPr/>
                        <wps:spPr>
                          <a:xfrm>
                            <a:off x="4586450" y="457974"/>
                            <a:ext cx="1544515" cy="1979422"/>
                          </a:xfrm>
                          <a:prstGeom prst="arc">
                            <a:avLst>
                              <a:gd name="adj1" fmla="val 7796132"/>
                              <a:gd name="adj2" fmla="val 14329935"/>
                            </a:avLst>
                          </a:prstGeom>
                          <a:ln w="9525">
                            <a:solidFill>
                              <a:schemeClr val="tx1"/>
                            </a:solidFill>
                            <a:prstDash val="lg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弧形 6"/>
                        <wps:cNvSpPr/>
                        <wps:spPr>
                          <a:xfrm>
                            <a:off x="2967441" y="203827"/>
                            <a:ext cx="1544320" cy="2281970"/>
                          </a:xfrm>
                          <a:prstGeom prst="arc">
                            <a:avLst>
                              <a:gd name="adj1" fmla="val 6641357"/>
                              <a:gd name="adj2" fmla="val 14678057"/>
                            </a:avLst>
                          </a:prstGeom>
                          <a:ln w="9525">
                            <a:solidFill>
                              <a:schemeClr val="tx1"/>
                            </a:solidFill>
                            <a:prstDash val="lgDash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文字方塊 26"/>
                        <wps:cNvSpPr txBox="1"/>
                        <wps:spPr>
                          <a:xfrm>
                            <a:off x="3060025" y="166843"/>
                            <a:ext cx="996619" cy="271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3A0E3EB" w14:textId="0D57A6F8" w:rsidR="00FC11E0" w:rsidRPr="00FC11E0" w:rsidRDefault="00FC11E0" w:rsidP="00FC11E0">
                              <w:pPr>
                                <w:pStyle w:val="Web"/>
                                <w:spacing w:before="0" w:beforeAutospacing="0" w:after="180" w:afterAutospacing="0"/>
                                <w:jc w:val="center"/>
                                <w:rPr>
                                  <w:i/>
                                  <w:sz w:val="20"/>
                                  <w:szCs w:val="20"/>
                                </w:rPr>
                              </w:pPr>
                              <w:r w:rsidRPr="00FC11E0">
                                <w:rPr>
                                  <w:rFonts w:ascii="Calibri" w:hAnsi="Calibri" w:cs="Calibri"/>
                                  <w:i/>
                                  <w:sz w:val="20"/>
                                  <w:szCs w:val="20"/>
                                </w:rPr>
                                <w:t>Lower bound</w:t>
                              </w:r>
                            </w:p>
                            <w:p w14:paraId="58DE2786" w14:textId="7DEE8CEA" w:rsidR="00FC11E0" w:rsidRDefault="00FC11E0" w:rsidP="00FC11E0">
                              <w:pPr>
                                <w:pStyle w:val="Web"/>
                                <w:spacing w:before="0" w:beforeAutospacing="0" w:after="180" w:afterAutospacing="0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文字方塊 26"/>
                        <wps:cNvSpPr txBox="1"/>
                        <wps:spPr>
                          <a:xfrm>
                            <a:off x="4710261" y="463201"/>
                            <a:ext cx="1019393" cy="271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F88E94" w14:textId="4A4FF83C" w:rsidR="00FC11E0" w:rsidRPr="00FC11E0" w:rsidRDefault="00FC11E0" w:rsidP="00FC11E0">
                              <w:pPr>
                                <w:pStyle w:val="Web"/>
                                <w:spacing w:before="0" w:beforeAutospacing="0" w:after="180" w:afterAutospacing="0"/>
                                <w:jc w:val="center"/>
                                <w:rPr>
                                  <w:i/>
                                  <w:sz w:val="20"/>
                                  <w:szCs w:val="20"/>
                                </w:rPr>
                              </w:pPr>
                              <w:r w:rsidRPr="00FC11E0">
                                <w:rPr>
                                  <w:rFonts w:ascii="Calibri" w:hAnsi="Calibri" w:cs="Calibri"/>
                                  <w:i/>
                                  <w:sz w:val="20"/>
                                  <w:szCs w:val="20"/>
                                </w:rPr>
                                <w:t>Higher bound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12" name="群組 12"/>
                        <wpg:cNvGrpSpPr/>
                        <wpg:grpSpPr>
                          <a:xfrm>
                            <a:off x="3383686" y="1161336"/>
                            <a:ext cx="725893" cy="525014"/>
                            <a:chOff x="1495062" y="1029514"/>
                            <a:chExt cx="725893" cy="525014"/>
                          </a:xfrm>
                        </wpg:grpSpPr>
                        <wps:wsp>
                          <wps:cNvPr id="13" name="文字方塊 26"/>
                          <wps:cNvSpPr txBox="1"/>
                          <wps:spPr>
                            <a:xfrm>
                              <a:off x="1495062" y="1174472"/>
                              <a:ext cx="725893" cy="38005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58CEEA1" w14:textId="77777777" w:rsidR="00FC11E0" w:rsidRDefault="00FC11E0" w:rsidP="00FC11E0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  <w:lang w:eastAsia="zh-TW"/>
                                  </w:rPr>
                                </w:pP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  <w:lang w:eastAsia="zh-TW"/>
                                  </w:rPr>
                                  <w:t>1</w:t>
                                </w:r>
                              </w:p>
                              <w:p w14:paraId="4AAB62C4" w14:textId="4EDC0827" w:rsidR="00FC11E0" w:rsidRPr="00713983" w:rsidRDefault="00FC11E0" w:rsidP="00FC11E0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 xml:space="preserve">(Last </w:t>
                                </w: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Relay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" name="圖片 14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85671" y="1029514"/>
                              <a:ext cx="158115" cy="1581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15" name="群組 15"/>
                        <wpg:cNvGrpSpPr/>
                        <wpg:grpSpPr>
                          <a:xfrm>
                            <a:off x="2187503" y="909595"/>
                            <a:ext cx="794377" cy="648860"/>
                            <a:chOff x="809326" y="675348"/>
                            <a:chExt cx="794377" cy="717756"/>
                          </a:xfrm>
                        </wpg:grpSpPr>
                        <wps:wsp>
                          <wps:cNvPr id="16" name="文字方塊 26"/>
                          <wps:cNvSpPr txBox="1"/>
                          <wps:spPr>
                            <a:xfrm>
                              <a:off x="809326" y="825555"/>
                              <a:ext cx="794377" cy="56754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340E49F" w14:textId="77777777" w:rsidR="00FC11E0" w:rsidRDefault="00FC11E0" w:rsidP="00FC11E0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</w:pP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3</w:t>
                                </w:r>
                              </w:p>
                              <w:p w14:paraId="36749B9A" w14:textId="77777777" w:rsidR="007A5A47" w:rsidRDefault="00FC11E0" w:rsidP="007A5A47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 xml:space="preserve">(Intermediate </w:t>
                                </w:r>
                              </w:p>
                              <w:p w14:paraId="6B8F588A" w14:textId="34AB9B61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Relay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" name="圖片 17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26247" y="675348"/>
                              <a:ext cx="158115" cy="1581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22" name="群組 22"/>
                        <wpg:cNvGrpSpPr/>
                        <wpg:grpSpPr>
                          <a:xfrm>
                            <a:off x="4076977" y="2244380"/>
                            <a:ext cx="1277540" cy="254336"/>
                            <a:chOff x="2160799" y="1611929"/>
                            <a:chExt cx="1277540" cy="254336"/>
                          </a:xfrm>
                        </wpg:grpSpPr>
                        <wps:wsp>
                          <wps:cNvPr id="23" name="文字方塊 26"/>
                          <wps:cNvSpPr txBox="1"/>
                          <wps:spPr>
                            <a:xfrm>
                              <a:off x="2470845" y="1617345"/>
                              <a:ext cx="967494" cy="2489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5B6BC8" w14:textId="77777777" w:rsidR="00FC11E0" w:rsidRPr="007A5A47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7A5A47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Cell coverage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4" name="群組 24"/>
                          <wpg:cNvGrpSpPr/>
                          <wpg:grpSpPr>
                            <a:xfrm>
                              <a:off x="2160799" y="1611929"/>
                              <a:ext cx="388970" cy="137741"/>
                              <a:chOff x="2160799" y="1611929"/>
                              <a:chExt cx="388970" cy="137741"/>
                            </a:xfrm>
                          </wpg:grpSpPr>
                          <wps:wsp>
                            <wps:cNvPr id="27" name="手繪多邊形 27"/>
                            <wps:cNvSpPr/>
                            <wps:spPr>
                              <a:xfrm>
                                <a:off x="2162851" y="1617786"/>
                                <a:ext cx="386918" cy="131884"/>
                              </a:xfrm>
                              <a:custGeom>
                                <a:avLst/>
                                <a:gdLst>
                                  <a:gd name="connsiteX0" fmla="*/ 278423 w 278423"/>
                                  <a:gd name="connsiteY0" fmla="*/ 140677 h 140677"/>
                                  <a:gd name="connsiteX1" fmla="*/ 169985 w 278423"/>
                                  <a:gd name="connsiteY1" fmla="*/ 90854 h 140677"/>
                                  <a:gd name="connsiteX2" fmla="*/ 58616 w 278423"/>
                                  <a:gd name="connsiteY2" fmla="*/ 114300 h 140677"/>
                                  <a:gd name="connsiteX3" fmla="*/ 0 w 278423"/>
                                  <a:gd name="connsiteY3" fmla="*/ 0 h 14067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278423" h="140677">
                                    <a:moveTo>
                                      <a:pt x="278423" y="140677"/>
                                    </a:moveTo>
                                    <a:cubicBezTo>
                                      <a:pt x="242521" y="117963"/>
                                      <a:pt x="206619" y="95250"/>
                                      <a:pt x="169985" y="90854"/>
                                    </a:cubicBezTo>
                                    <a:cubicBezTo>
                                      <a:pt x="133351" y="86458"/>
                                      <a:pt x="86947" y="129442"/>
                                      <a:pt x="58616" y="114300"/>
                                    </a:cubicBezTo>
                                    <a:cubicBezTo>
                                      <a:pt x="30285" y="99158"/>
                                      <a:pt x="9281" y="18073"/>
                                      <a:pt x="0" y="0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" name="直線單箭頭接點 28"/>
                            <wps:cNvCnPr/>
                            <wps:spPr>
                              <a:xfrm flipH="1" flipV="1">
                                <a:off x="2160799" y="1611929"/>
                                <a:ext cx="32602" cy="608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none" w="sm" len="sm"/>
                                <a:tailEnd type="arrow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wgp>
                      <wps:wsp>
                        <wps:cNvPr id="34" name="直線接點 34"/>
                        <wps:cNvCnPr>
                          <a:endCxn id="17" idx="1"/>
                        </wps:cNvCnPr>
                        <wps:spPr>
                          <a:xfrm>
                            <a:off x="1971923" y="349857"/>
                            <a:ext cx="532501" cy="63120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" name="直線接點 39"/>
                        <wps:cNvCnPr>
                          <a:stCxn id="17" idx="3"/>
                          <a:endCxn id="14" idx="1"/>
                        </wps:cNvCnPr>
                        <wps:spPr>
                          <a:xfrm>
                            <a:off x="2662539" y="981064"/>
                            <a:ext cx="1011756" cy="25933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直線接點 44"/>
                        <wps:cNvCnPr>
                          <a:stCxn id="14" idx="3"/>
                        </wps:cNvCnPr>
                        <wps:spPr>
                          <a:xfrm>
                            <a:off x="3832410" y="1240394"/>
                            <a:ext cx="1207504" cy="124749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wgp>
                        <wpg:cNvPr id="117" name="群組 117"/>
                        <wpg:cNvGrpSpPr/>
                        <wpg:grpSpPr>
                          <a:xfrm>
                            <a:off x="1542554" y="240088"/>
                            <a:ext cx="731520" cy="573286"/>
                            <a:chOff x="653401" y="39961"/>
                            <a:chExt cx="732310" cy="488649"/>
                          </a:xfrm>
                        </wpg:grpSpPr>
                        <wps:wsp>
                          <wps:cNvPr id="121" name="文字方塊 26"/>
                          <wps:cNvSpPr txBox="1"/>
                          <wps:spPr>
                            <a:xfrm>
                              <a:off x="653401" y="147080"/>
                              <a:ext cx="732310" cy="3815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5E410A" w14:textId="56A212DA" w:rsidR="00FC11E0" w:rsidRDefault="00186FCE" w:rsidP="00186FCE">
                                <w:pPr>
                                  <w:pStyle w:val="Web"/>
                                  <w:tabs>
                                    <w:tab w:val="left" w:pos="709"/>
                                  </w:tabs>
                                  <w:snapToGrid w:val="0"/>
                                  <w:spacing w:before="0" w:beforeAutospacing="0" w:after="0" w:afterAutospacing="0"/>
                                  <w:ind w:right="155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  <w:lang w:eastAsia="zh-TW"/>
                                  </w:rPr>
                                  <w:t>UE</w:t>
                                </w:r>
                                <w:r w:rsidR="00FC11E0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5</w:t>
                                </w:r>
                              </w:p>
                              <w:p w14:paraId="43F1D4D4" w14:textId="26DD07AD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(Remote</w:t>
                                </w:r>
                                <w:r w:rsidR="00186FCE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 xml:space="preserve"> UE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2" name="圖片 122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23299" y="39961"/>
                              <a:ext cx="146440" cy="1574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118" name="群組 118"/>
                        <wpg:cNvGrpSpPr/>
                        <wpg:grpSpPr>
                          <a:xfrm>
                            <a:off x="23446" y="1254826"/>
                            <a:ext cx="407035" cy="373380"/>
                            <a:chOff x="0" y="516890"/>
                            <a:chExt cx="424827" cy="318786"/>
                          </a:xfrm>
                        </wpg:grpSpPr>
                        <wps:wsp>
                          <wps:cNvPr id="119" name="文字方塊 26"/>
                          <wps:cNvSpPr txBox="1"/>
                          <wps:spPr>
                            <a:xfrm>
                              <a:off x="0" y="650621"/>
                              <a:ext cx="424827" cy="1850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98DADF9" w14:textId="77777777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UE6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0" name="圖片 120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650" y="516890"/>
                              <a:ext cx="158115" cy="1574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80" name="群組 80"/>
                        <wpg:cNvGrpSpPr/>
                        <wpg:grpSpPr>
                          <a:xfrm>
                            <a:off x="177962" y="1968984"/>
                            <a:ext cx="406400" cy="373380"/>
                            <a:chOff x="0" y="0"/>
                            <a:chExt cx="424827" cy="318786"/>
                          </a:xfrm>
                        </wpg:grpSpPr>
                        <wps:wsp>
                          <wps:cNvPr id="81" name="文字方塊 26"/>
                          <wps:cNvSpPr txBox="1"/>
                          <wps:spPr>
                            <a:xfrm>
                              <a:off x="0" y="133731"/>
                              <a:ext cx="424827" cy="1850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8F79CE" w14:textId="77777777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UE7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2" name="圖片 82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650" y="0"/>
                              <a:ext cx="158115" cy="1574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6D4ED34C" id="畫布 105" o:spid="_x0000_s1026" editas="canvas" style="width:483.7pt;height:206.3pt;mso-position-horizontal-relative:char;mso-position-vertical-relative:line" coordsize="61429,26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1429;height:26200;visibility:visible;mso-wrap-style:square">
                  <v:fill o:detectmouseclick="t"/>
                  <v:path o:connecttype="none"/>
                </v:shape>
                <v:group id="群組 1" o:spid="_x0000_s1028" style="position:absolute;left:49198;top:11809;width:4895;height:3694" coordorigin="24194,8879" coordsize="4894,3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shape id="圖片 2" o:spid="_x0000_s1029" type="#_x0000_t75" style="position:absolute;left:25581;top:8879;width:2172;height:2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">
                    <v:imagedata r:id="rId16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3" o:spid="_x0000_s1030" type="#_x0000_t202" style="position:absolute;left:24194;top:10239;width:4895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    <v:textbox>
                      <w:txbxContent>
                        <w:p w14:paraId="7592F449" w14:textId="77777777" w:rsidR="00FC11E0" w:rsidRPr="008678E5" w:rsidRDefault="00FC11E0" w:rsidP="00FC11E0">
                          <w:pPr>
                            <w:snapToGrid w:val="0"/>
                            <w:spacing w:after="0" w:line="200" w:lineRule="atLeast"/>
                            <w:jc w:val="center"/>
                            <w:rPr>
                              <w:rFonts w:asciiTheme="minorHAnsi" w:eastAsiaTheme="minorEastAsia" w:hAnsiTheme="minorHAnsi" w:cstheme="minorHAnsi"/>
                              <w:lang w:eastAsia="zh-TW"/>
                            </w:rPr>
                          </w:pPr>
                          <w:r w:rsidRPr="008678E5">
                            <w:rPr>
                              <w:rFonts w:asciiTheme="minorHAnsi" w:eastAsiaTheme="minorEastAsia" w:hAnsiTheme="minorHAnsi" w:cstheme="minorHAnsi"/>
                              <w:lang w:eastAsia="zh-TW"/>
                            </w:rPr>
                            <w:t>Cell</w:t>
                          </w:r>
                        </w:p>
                      </w:txbxContent>
                    </v:textbox>
                  </v:shape>
                </v:group>
                <v:oval id="橢圓 4" o:spid="_x0000_s1031" style="position:absolute;left:18154;top:4921;width:35993;height:177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" filled="f" strokecolor="black [3213]" strokeweight="2pt"/>
                <v:shape id="弧形 5" o:spid="_x0000_s1032" style="position:absolute;left:45864;top:4579;width:15445;height:19794;visibility:visible;mso-wrap-style:square;v-text-anchor:middle" coordsize="1544515,1979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" path="m207329,1664507nsc63192,1466314,-11246,1201059,1378,930613,14670,645841,123198,382270,299131,207492l772258,989711,207329,1664507xem207329,1664507nfc63192,1466314,-11246,1201059,1378,930613,14670,645841,123198,382270,299131,207492e" filled="f" strokecolor="black [3213]">
                  <v:stroke dashstyle="longDash"/>
                  <v:path arrowok="t" o:connecttype="custom" o:connectlocs="207329,1664507;1378,930613;299131,207492" o:connectangles="0,0,0"/>
                </v:shape>
                <v:shape id="弧形 6" o:spid="_x0000_s1033" style="position:absolute;left:29674;top:2038;width:15443;height:22819;visibility:visible;mso-wrap-style:square;v-text-anchor:middle" coordsize="1544320,2281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" path="m395885,2137331nsc158124,1941275,7816,1574678,295,1172502,-6871,789325,116655,426438,329119,206499r443041,934486l395885,2137331xem395885,2137331nfc158124,1941275,7816,1574678,295,1172502,-6871,789325,116655,426438,329119,206499e" filled="f" strokecolor="black [3213]">
                  <v:stroke dashstyle="longDashDot"/>
                  <v:path arrowok="t" o:connecttype="custom" o:connectlocs="395885,2137331;295,1172502;329119,206499" o:connectangles="0,0,0"/>
                </v:shape>
                <v:shape id="文字方塊 26" o:spid="_x0000_s1034" type="#_x0000_t202" style="position:absolute;left:30600;top:1668;width:9966;height:2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<v:textbox>
                    <w:txbxContent>
                      <w:p w14:paraId="43A0E3EB" w14:textId="0D57A6F8" w:rsidR="00FC11E0" w:rsidRPr="00FC11E0" w:rsidRDefault="00FC11E0" w:rsidP="00FC11E0">
                        <w:pPr>
                          <w:pStyle w:val="Web"/>
                          <w:spacing w:before="0" w:beforeAutospacing="0" w:after="180" w:afterAutospacing="0"/>
                          <w:jc w:val="center"/>
                          <w:rPr>
                            <w:i/>
                            <w:sz w:val="20"/>
                            <w:szCs w:val="20"/>
                          </w:rPr>
                        </w:pPr>
                        <w:r w:rsidRPr="00FC11E0">
                          <w:rPr>
                            <w:rFonts w:ascii="Calibri" w:hAnsi="Calibri" w:cs="Calibri"/>
                            <w:i/>
                            <w:sz w:val="20"/>
                            <w:szCs w:val="20"/>
                          </w:rPr>
                          <w:t>Lower bound</w:t>
                        </w:r>
                      </w:p>
                      <w:p w14:paraId="58DE2786" w14:textId="7DEE8CEA" w:rsidR="00FC11E0" w:rsidRDefault="00FC11E0" w:rsidP="00FC11E0">
                        <w:pPr>
                          <w:pStyle w:val="Web"/>
                          <w:spacing w:before="0" w:beforeAutospacing="0" w:after="180" w:afterAutospacing="0"/>
                          <w:jc w:val="center"/>
                        </w:pPr>
                      </w:p>
                    </w:txbxContent>
                  </v:textbox>
                </v:shape>
                <v:shape id="文字方塊 26" o:spid="_x0000_s1035" type="#_x0000_t202" style="position:absolute;left:47102;top:4632;width:10194;height:2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<v:textbox>
                    <w:txbxContent>
                      <w:p w14:paraId="3EF88E94" w14:textId="4A4FF83C" w:rsidR="00FC11E0" w:rsidRPr="00FC11E0" w:rsidRDefault="00FC11E0" w:rsidP="00FC11E0">
                        <w:pPr>
                          <w:pStyle w:val="Web"/>
                          <w:spacing w:before="0" w:beforeAutospacing="0" w:after="180" w:afterAutospacing="0"/>
                          <w:jc w:val="center"/>
                          <w:rPr>
                            <w:i/>
                            <w:sz w:val="20"/>
                            <w:szCs w:val="20"/>
                          </w:rPr>
                        </w:pPr>
                        <w:r w:rsidRPr="00FC11E0">
                          <w:rPr>
                            <w:rFonts w:ascii="Calibri" w:hAnsi="Calibri" w:cs="Calibri"/>
                            <w:i/>
                            <w:sz w:val="20"/>
                            <w:szCs w:val="20"/>
                          </w:rPr>
                          <w:t>Higher bound</w:t>
                        </w:r>
                      </w:p>
                    </w:txbxContent>
                  </v:textbox>
                </v:shape>
                <v:group id="群組 12" o:spid="_x0000_s1036" style="position:absolute;left:33836;top:11613;width:7259;height:5250" coordorigin="14950,10295" coordsize="7258,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文字方塊 26" o:spid="_x0000_s1037" type="#_x0000_t202" style="position:absolute;left:14950;top:11744;width:7259;height:3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T4xAAAANs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CTFhPjEAAAA2wAAAA8A&#10;AAAAAAAAAAAAAAAABwIAAGRycy9kb3ducmV2LnhtbFBLBQYAAAAAAwADALcAAAD4AgAAAAA=&#10;" filled="f" stroked="f" strokeweight=".5pt">
                    <v:textbox>
                      <w:txbxContent>
                        <w:p w14:paraId="458CEEA1" w14:textId="77777777" w:rsidR="00FC11E0" w:rsidRDefault="00FC11E0" w:rsidP="00FC11E0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  <w:lang w:eastAsia="zh-TW"/>
                            </w:rPr>
                          </w:pP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  <w:lang w:eastAsia="zh-TW"/>
                            </w:rPr>
                            <w:t>1</w:t>
                          </w:r>
                        </w:p>
                        <w:p w14:paraId="4AAB62C4" w14:textId="4EDC0827" w:rsidR="00FC11E0" w:rsidRPr="00713983" w:rsidRDefault="00FC11E0" w:rsidP="00FC11E0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 xml:space="preserve">(Last </w:t>
                          </w: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Relay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圖片 14" o:spid="_x0000_s1038" type="#_x0000_t75" style="position:absolute;left:17856;top:10295;width:1581;height:1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">
                    <v:imagedata r:id="rId17" o:title=""/>
                  </v:shape>
                </v:group>
                <v:group id="群組 15" o:spid="_x0000_s1039" style="position:absolute;left:21875;top:9095;width:7943;height:6489" coordorigin="8093,6753" coordsize="7943,7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 id="文字方塊 26" o:spid="_x0000_s1040" type="#_x0000_t202" style="position:absolute;left:8093;top:8255;width:7944;height: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<v:textbox>
                      <w:txbxContent>
                        <w:p w14:paraId="0340E49F" w14:textId="77777777" w:rsidR="00FC11E0" w:rsidRDefault="00FC11E0" w:rsidP="00FC11E0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3</w:t>
                          </w:r>
                        </w:p>
                        <w:p w14:paraId="36749B9A" w14:textId="77777777" w:rsidR="007A5A47" w:rsidRDefault="00FC11E0" w:rsidP="007A5A47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 xml:space="preserve">(Intermediate </w:t>
                          </w:r>
                        </w:p>
                        <w:p w14:paraId="6B8F588A" w14:textId="34AB9B61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Relay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圖片 17" o:spid="_x0000_s1041" type="#_x0000_t75" style="position:absolute;left:11262;top:6753;width:1581;height:1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">
                    <v:imagedata r:id="rId17" o:title=""/>
                  </v:shape>
                </v:group>
                <v:group id="群組 22" o:spid="_x0000_s1042" style="position:absolute;left:40769;top:22443;width:12776;height:2544" coordorigin="21607,16119" coordsize="12775,2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文字方塊 26" o:spid="_x0000_s1043" type="#_x0000_t202" style="position:absolute;left:24708;top:16173;width:9675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" fillcolor="white [3201]" stroked="f" strokeweight=".5pt">
                    <v:textbox>
                      <w:txbxContent>
                        <w:p w14:paraId="615B6BC8" w14:textId="77777777" w:rsidR="00FC11E0" w:rsidRPr="007A5A47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7A5A47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Cell coverage</w:t>
                          </w:r>
                        </w:p>
                      </w:txbxContent>
                    </v:textbox>
                  </v:shape>
                  <v:group id="群組 24" o:spid="_x0000_s1044" style="position:absolute;left:21607;top:16119;width:3890;height:1377" coordorigin="21607,16119" coordsize="3889,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shape id="手繪多邊形 27" o:spid="_x0000_s1045" style="position:absolute;left:21628;top:16177;width:3869;height:1319;visibility:visible;mso-wrap-style:square;v-text-anchor:middle" coordsize="278423,140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" path="m278423,140677c242521,117963,206619,95250,169985,90854,133351,86458,86947,129442,58616,114300,30285,99158,9281,18073,,e" filled="f" strokecolor="black [3213]" strokeweight="2pt">
                      <v:path arrowok="t" o:connecttype="custom" o:connectlocs="386918,131884;236224,85175;81457,107156;0,0" o:connectangles="0,0,0,0"/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28" o:spid="_x0000_s1046" type="#_x0000_t32" style="position:absolute;left:21607;top:16119;width:327;height:60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" strokecolor="black [3213]">
                      <v:stroke startarrowwidth="narrow" startarrowlength="short" endarrow="open" endarrowwidth="narrow" endarrowlength="short"/>
                    </v:shape>
                  </v:group>
                </v:group>
                <v:line id="直線接點 34" o:spid="_x0000_s1047" style="position:absolute;visibility:visible;mso-wrap-style:square" from="19719,3498" to="25044,9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" strokecolor="black [3213]"/>
                <v:line id="直線接點 39" o:spid="_x0000_s1048" style="position:absolute;visibility:visible;mso-wrap-style:square" from="26625,9810" to="36742,12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" strokecolor="black [3213]"/>
                <v:line id="直線接點 44" o:spid="_x0000_s1049" style="position:absolute;visibility:visible;mso-wrap-style:square" from="38324,12403" to="50399,136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" strokecolor="black [3213]"/>
                <v:group id="群組 117" o:spid="_x0000_s1050" style="position:absolute;left:15425;top:2400;width:7315;height:5733" coordorigin="6534,399" coordsize="7323,4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文字方塊 26" o:spid="_x0000_s1051" type="#_x0000_t202" style="position:absolute;left:6534;top:1470;width:7323;height:3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" filled="f" stroked="f" strokeweight=".5pt">
                    <v:textbox>
                      <w:txbxContent>
                        <w:p w14:paraId="1D5E410A" w14:textId="56A212DA" w:rsidR="00FC11E0" w:rsidRDefault="00186FCE" w:rsidP="00186FCE">
                          <w:pPr>
                            <w:pStyle w:val="Web"/>
                            <w:tabs>
                              <w:tab w:val="left" w:pos="709"/>
                            </w:tabs>
                            <w:snapToGrid w:val="0"/>
                            <w:spacing w:before="0" w:beforeAutospacing="0" w:after="0" w:afterAutospacing="0"/>
                            <w:ind w:right="155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  <w:lang w:eastAsia="zh-TW"/>
                            </w:rPr>
                            <w:t>UE</w:t>
                          </w:r>
                          <w:r w:rsidR="00FC11E0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5</w:t>
                          </w:r>
                        </w:p>
                        <w:p w14:paraId="43F1D4D4" w14:textId="26DD07AD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(Remote</w:t>
                          </w:r>
                          <w:r w:rsidR="00186FCE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 xml:space="preserve"> UE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圖片 122" o:spid="_x0000_s1052" type="#_x0000_t75" style="position:absolute;left:9232;top:399;width:1465;height:1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">
                    <v:imagedata r:id="rId17" o:title=""/>
                  </v:shape>
                </v:group>
                <v:group id="群組 118" o:spid="_x0000_s1053" style="position:absolute;left:234;top:12548;width:4070;height:3734" coordorigin=",5168" coordsize="4248,3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shape id="文字方塊 26" o:spid="_x0000_s1054" type="#_x0000_t202" style="position:absolute;top:6506;width:4248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zVD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wfTuD5TLhAzh4AAAD//wMAUEsBAi0AFAAGAAgAAAAhANvh9svuAAAAhQEAABMAAAAAAAAAAAAA&#10;AAAAAAAAAFtDb250ZW50X1R5cGVzXS54bWxQSwECLQAUAAYACAAAACEAWvQsW78AAAAVAQAACwAA&#10;AAAAAAAAAAAAAAAfAQAAX3JlbHMvLnJlbHNQSwECLQAUAAYACAAAACEAfXc1Q8MAAADcAAAADwAA&#10;AAAAAAAAAAAAAAAHAgAAZHJzL2Rvd25yZXYueG1sUEsFBgAAAAADAAMAtwAAAPcCAAAAAA==&#10;" filled="f" stroked="f" strokeweight=".5pt">
                    <v:textbox>
                      <w:txbxContent>
                        <w:p w14:paraId="298DADF9" w14:textId="77777777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UE6</w:t>
                          </w:r>
                        </w:p>
                      </w:txbxContent>
                    </v:textbox>
                  </v:shape>
                  <v:shape id="圖片 120" o:spid="_x0000_s1055" type="#_x0000_t75" style="position:absolute;left:1396;top:5168;width:1581;height:1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">
                    <v:imagedata r:id="rId17" o:title=""/>
                  </v:shape>
                </v:group>
                <v:group id="群組 80" o:spid="_x0000_s1056" style="position:absolute;left:1779;top:19689;width:4064;height:3734" coordsize="424827,31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shape id="文字方塊 26" o:spid="_x0000_s1057" type="#_x0000_t202" style="position:absolute;top:133731;width:424827;height:185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" filled="f" stroked="f" strokeweight=".5pt">
                    <v:textbox>
                      <w:txbxContent>
                        <w:p w14:paraId="368F79CE" w14:textId="77777777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UE7</w:t>
                          </w:r>
                        </w:p>
                      </w:txbxContent>
                    </v:textbox>
                  </v:shape>
                  <v:shape id="圖片 82" o:spid="_x0000_s1058" type="#_x0000_t75" style="position:absolute;left:139650;width:158115;height:157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">
                    <v:imagedata r:id="rId17" o:title=""/>
                  </v:shape>
                </v:group>
                <w10:anchorlock/>
              </v:group>
            </w:pict>
          </mc:Fallback>
        </mc:AlternateContent>
      </w:r>
    </w:p>
    <w:p w14:paraId="0EDA71DD" w14:textId="19F6CA6B" w:rsidR="00FC11E0" w:rsidRPr="00466E20" w:rsidRDefault="00FC11E0" w:rsidP="00FC11E0">
      <w:pPr>
        <w:pStyle w:val="aff0"/>
        <w:snapToGrid w:val="0"/>
        <w:spacing w:afterLines="50" w:after="120" w:line="240" w:lineRule="atLeast"/>
        <w:ind w:left="400" w:hanging="400"/>
        <w:jc w:val="center"/>
        <w:rPr>
          <w:rFonts w:asciiTheme="minorHAnsi" w:hAnsiTheme="minorHAnsi"/>
          <w:b/>
          <w:sz w:val="22"/>
          <w:szCs w:val="22"/>
        </w:rPr>
      </w:pPr>
      <w:r w:rsidRPr="00466E20">
        <w:rPr>
          <w:rFonts w:asciiTheme="minorHAnsi" w:hAnsiTheme="minorHAnsi" w:hint="eastAsia"/>
          <w:b/>
          <w:sz w:val="22"/>
          <w:szCs w:val="22"/>
        </w:rPr>
        <w:t>F</w:t>
      </w:r>
      <w:r w:rsidRPr="00466E20">
        <w:rPr>
          <w:rFonts w:asciiTheme="minorHAnsi" w:hAnsiTheme="minorHAnsi"/>
          <w:b/>
          <w:sz w:val="22"/>
          <w:szCs w:val="22"/>
        </w:rPr>
        <w:t xml:space="preserve">igure </w:t>
      </w:r>
      <w:r w:rsidR="00DC143B">
        <w:rPr>
          <w:rFonts w:asciiTheme="minorHAnsi" w:hAnsiTheme="minorHAnsi"/>
          <w:b/>
          <w:sz w:val="22"/>
          <w:szCs w:val="22"/>
        </w:rPr>
        <w:t>1</w:t>
      </w:r>
      <w:r w:rsidRPr="00466E20">
        <w:rPr>
          <w:rFonts w:asciiTheme="minorHAnsi" w:hAnsiTheme="minorHAnsi"/>
          <w:b/>
          <w:sz w:val="22"/>
          <w:szCs w:val="22"/>
        </w:rPr>
        <w:t xml:space="preserve">. </w:t>
      </w:r>
      <w:r>
        <w:rPr>
          <w:rFonts w:asciiTheme="minorHAnsi" w:eastAsiaTheme="minorEastAsia" w:hAnsiTheme="minorHAnsi" w:cstheme="minorHAnsi"/>
          <w:b/>
          <w:sz w:val="22"/>
          <w:szCs w:val="22"/>
          <w:lang w:eastAsia="zh-TW"/>
        </w:rPr>
        <w:t>Potential relay paths with multiple hops</w:t>
      </w:r>
    </w:p>
    <w:p w14:paraId="7EBC8063" w14:textId="77777777" w:rsidR="00FC11E0" w:rsidRPr="00FC11E0" w:rsidRDefault="00FC11E0" w:rsidP="004913A9">
      <w:pPr>
        <w:pStyle w:val="aff0"/>
        <w:snapToGrid w:val="0"/>
        <w:spacing w:afterLines="50" w:after="120" w:line="240" w:lineRule="atLeast"/>
        <w:ind w:left="0"/>
        <w:contextualSpacing w:val="0"/>
        <w:rPr>
          <w:rFonts w:asciiTheme="minorHAnsi" w:hAnsiTheme="minorHAnsi" w:cstheme="minorHAnsi"/>
          <w:color w:val="000000" w:themeColor="text1"/>
          <w:sz w:val="22"/>
          <w:szCs w:val="22"/>
          <w:highlight w:val="yellow"/>
          <w:lang w:eastAsia="zh-CN"/>
        </w:rPr>
      </w:pPr>
    </w:p>
    <w:p w14:paraId="2CA762D1" w14:textId="0E41FCF8" w:rsidR="009445DE" w:rsidRPr="002613BD" w:rsidRDefault="009336D9" w:rsidP="00884D51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Observation </w:t>
      </w:r>
      <w:r>
        <w:rPr>
          <w:rFonts w:asciiTheme="minorHAnsi" w:hAnsiTheme="minorHAnsi" w:cstheme="minorHAnsi"/>
          <w:b/>
          <w:sz w:val="22"/>
          <w:szCs w:val="22"/>
          <w:lang w:eastAsia="zh-TW"/>
        </w:rPr>
        <w:t>2</w:t>
      </w: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186FCE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>A UE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 which is authorized to act as an Intermediate Relay UE but cannot connect to the network directly or indirectly</w:t>
      </w:r>
      <w:r w:rsidR="00186FCE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 xml:space="preserve"> </w:t>
      </w:r>
      <w:r w:rsidR="00186FCE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>is not eligible for acting as an Intermediate Relay UE</w:t>
      </w:r>
      <w:r w:rsidR="00186FCE" w:rsidRPr="009672B7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 because </w:t>
      </w:r>
      <w:r w:rsidR="00507597" w:rsidRPr="00507597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en-US" w:eastAsia="zh-CN"/>
        </w:rPr>
        <w:t>this UE cannot provide indirect connectivity to the network for any Remote UE in proximity</w:t>
      </w:r>
      <w:r w:rsidR="00186FCE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. </w:t>
      </w:r>
      <w:r w:rsid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And, </w:t>
      </w:r>
      <w:r w:rsidR="009672B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i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t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just wastes the device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battery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power unnecessarily for </w:t>
      </w:r>
      <w:r w:rsidR="003B449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this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884D51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to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forward </w:t>
      </w:r>
      <w:r w:rsidR="00507597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val="en-US" w:eastAsia="zh-TW"/>
        </w:rPr>
        <w:t>t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TW"/>
        </w:rPr>
        <w:t>he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884D51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657BFBF3" w14:textId="43683FEA" w:rsidR="008D11CC" w:rsidRPr="00884D51" w:rsidRDefault="008D11CC" w:rsidP="008D11CC">
      <w:pPr>
        <w:snapToGrid w:val="0"/>
        <w:spacing w:afterLines="50" w:after="120" w:line="240" w:lineRule="atLeast"/>
        <w:ind w:left="1134" w:hangingChars="515" w:hanging="1134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A550BA">
        <w:rPr>
          <w:rFonts w:asciiTheme="minorHAnsi" w:hAnsiTheme="minorHAnsi" w:cstheme="minorHAnsi"/>
          <w:b/>
          <w:sz w:val="22"/>
          <w:szCs w:val="22"/>
          <w:lang w:eastAsia="zh-TW"/>
        </w:rPr>
        <w:t>Proposal 1:</w:t>
      </w:r>
      <w:r w:rsidRPr="00A550B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507597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9672B7">
        <w:rPr>
          <w:rFonts w:asciiTheme="minorHAnsi" w:hAnsiTheme="minorHAnsi" w:cstheme="minorHAnsi"/>
          <w:b/>
          <w:sz w:val="22"/>
          <w:szCs w:val="22"/>
        </w:rPr>
        <w:t>A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="003B4492">
        <w:rPr>
          <w:rFonts w:asciiTheme="minorHAnsi" w:hAnsiTheme="minorHAnsi" w:cstheme="minorHAnsi"/>
          <w:b/>
          <w:sz w:val="22"/>
          <w:szCs w:val="22"/>
          <w:lang w:eastAsia="zh-TW"/>
        </w:rPr>
        <w:t>which is</w:t>
      </w:r>
      <w:r w:rsidR="003B4492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 </w:t>
      </w:r>
      <w:r w:rsidR="001A386A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>authorized to act as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an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CN"/>
        </w:rPr>
        <w:t xml:space="preserve"> Intermediate U2N Relay UE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>but cannot connect to the network directly or indirectly</w:t>
      </w:r>
      <w:r w:rsidR="003B449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shall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not 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forward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Pr="00884D51">
        <w:rPr>
          <w:rFonts w:asciiTheme="minorHAnsi" w:eastAsia="DengXian" w:hAnsiTheme="minorHAnsi" w:cstheme="minorHAnsi"/>
          <w:b/>
          <w:sz w:val="22"/>
          <w:szCs w:val="22"/>
          <w:lang w:eastAsia="en-GB"/>
        </w:rPr>
        <w:t>.</w:t>
      </w:r>
      <w:r w:rsidR="00313BA6" w:rsidRPr="00884D51">
        <w:rPr>
          <w:rFonts w:asciiTheme="minorHAnsi" w:eastAsia="DengXian" w:hAnsiTheme="minorHAnsi" w:cstheme="minorHAnsi"/>
          <w:b/>
          <w:sz w:val="22"/>
          <w:szCs w:val="22"/>
          <w:lang w:eastAsia="en-GB"/>
        </w:rPr>
        <w:t xml:space="preserve"> </w:t>
      </w:r>
    </w:p>
    <w:p w14:paraId="2458C3C6" w14:textId="78D1851E" w:rsidR="00E36B69" w:rsidRPr="008A5ABB" w:rsidRDefault="00E36B69" w:rsidP="007136EF">
      <w:pPr>
        <w:snapToGrid w:val="0"/>
        <w:spacing w:afterLines="50" w:after="120" w:line="240" w:lineRule="atLeast"/>
        <w:rPr>
          <w:rFonts w:ascii="Arial" w:hAnsi="Arial" w:cs="Arial"/>
          <w:sz w:val="24"/>
          <w:szCs w:val="24"/>
          <w:lang w:eastAsia="zh-TW"/>
        </w:rPr>
      </w:pPr>
    </w:p>
    <w:p w14:paraId="0B399444" w14:textId="77777777" w:rsidR="007136EF" w:rsidRDefault="007136EF" w:rsidP="007136EF">
      <w:pPr>
        <w:pStyle w:val="1"/>
        <w:tabs>
          <w:tab w:val="left" w:pos="709"/>
        </w:tabs>
        <w:rPr>
          <w:sz w:val="28"/>
          <w:szCs w:val="28"/>
        </w:rPr>
      </w:pPr>
      <w:bookmarkStart w:id="1" w:name="_Ref189046994"/>
      <w:r>
        <w:rPr>
          <w:sz w:val="28"/>
          <w:szCs w:val="28"/>
        </w:rPr>
        <w:t xml:space="preserve">3 </w:t>
      </w:r>
      <w:r>
        <w:rPr>
          <w:sz w:val="28"/>
          <w:szCs w:val="28"/>
        </w:rPr>
        <w:tab/>
        <w:t>Conclusion</w:t>
      </w:r>
    </w:p>
    <w:p w14:paraId="3AF9AF4C" w14:textId="49EC52D6" w:rsidR="007136EF" w:rsidRPr="00CE30B2" w:rsidRDefault="007136EF" w:rsidP="007136EF">
      <w:pPr>
        <w:pStyle w:val="afa"/>
        <w:tabs>
          <w:tab w:val="left" w:pos="8834"/>
        </w:tabs>
        <w:rPr>
          <w:rFonts w:asciiTheme="minorHAnsi" w:hAnsiTheme="minorHAnsi" w:cstheme="minorHAnsi"/>
          <w:sz w:val="24"/>
          <w:szCs w:val="24"/>
        </w:rPr>
      </w:pPr>
      <w:r w:rsidRPr="00CE30B2">
        <w:rPr>
          <w:rFonts w:asciiTheme="minorHAnsi" w:hAnsiTheme="minorHAnsi" w:cstheme="minorHAnsi"/>
          <w:sz w:val="24"/>
          <w:szCs w:val="24"/>
        </w:rPr>
        <w:t xml:space="preserve">In this contribution, we </w:t>
      </w:r>
      <w:r w:rsidR="00AE5DE1" w:rsidRPr="00CE30B2">
        <w:rPr>
          <w:rFonts w:asciiTheme="minorHAnsi" w:hAnsiTheme="minorHAnsi" w:cstheme="minorHAnsi"/>
          <w:sz w:val="24"/>
          <w:szCs w:val="24"/>
          <w:lang w:eastAsia="zh-TW"/>
        </w:rPr>
        <w:t>raise the following observation</w:t>
      </w:r>
      <w:r w:rsidR="00381A92">
        <w:rPr>
          <w:rFonts w:asciiTheme="minorHAnsi" w:hAnsiTheme="minorHAnsi" w:cstheme="minorHAnsi"/>
          <w:sz w:val="24"/>
          <w:szCs w:val="24"/>
          <w:lang w:eastAsia="zh-TW"/>
        </w:rPr>
        <w:t>s</w:t>
      </w:r>
      <w:r w:rsidR="00AE5DE1" w:rsidRPr="00CE30B2">
        <w:rPr>
          <w:rFonts w:asciiTheme="minorHAnsi" w:hAnsiTheme="minorHAnsi" w:cstheme="minorHAnsi"/>
          <w:sz w:val="24"/>
          <w:szCs w:val="24"/>
          <w:lang w:eastAsia="zh-TW"/>
        </w:rPr>
        <w:t xml:space="preserve"> and </w:t>
      </w:r>
      <w:r w:rsidRPr="00CE30B2">
        <w:rPr>
          <w:rFonts w:asciiTheme="minorHAnsi" w:hAnsiTheme="minorHAnsi" w:cstheme="minorHAnsi"/>
          <w:sz w:val="24"/>
          <w:szCs w:val="24"/>
        </w:rPr>
        <w:t>propos</w:t>
      </w:r>
      <w:r w:rsidR="00AE5DE1" w:rsidRPr="00CE30B2">
        <w:rPr>
          <w:rFonts w:asciiTheme="minorHAnsi" w:hAnsiTheme="minorHAnsi" w:cstheme="minorHAnsi"/>
          <w:sz w:val="24"/>
          <w:szCs w:val="24"/>
        </w:rPr>
        <w:t>als</w:t>
      </w:r>
      <w:r w:rsidRPr="00CE30B2">
        <w:rPr>
          <w:rFonts w:asciiTheme="minorHAnsi" w:hAnsiTheme="minorHAnsi" w:cstheme="minorHAnsi"/>
          <w:sz w:val="24"/>
          <w:szCs w:val="24"/>
        </w:rPr>
        <w:t>:</w:t>
      </w:r>
    </w:p>
    <w:p w14:paraId="7230CDBD" w14:textId="07006224" w:rsidR="00FF4EA5" w:rsidRPr="002C5CF0" w:rsidRDefault="00FF4EA5" w:rsidP="00FF4EA5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Observation 1: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FE0659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D712B0"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After a UE is powered on, the UE would try continuously or periodically to connect to the network</w:t>
      </w:r>
      <w:r w:rsidR="00D712B0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directly or indirectly</w:t>
      </w:r>
      <w:r w:rsidR="00D712B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 xml:space="preserve"> (i</w:t>
      </w:r>
      <w:r w:rsidR="00D712B0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>f the UE is capable of U2N Relay operation</w:t>
      </w:r>
      <w:r w:rsidR="00D712B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>)</w:t>
      </w:r>
      <w:r w:rsidR="00D712B0"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16291FC9" w14:textId="68887AE6" w:rsidR="00AE5DE1" w:rsidRDefault="00D712B0" w:rsidP="00381A92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Observation </w:t>
      </w:r>
      <w:r>
        <w:rPr>
          <w:rFonts w:asciiTheme="minorHAnsi" w:hAnsiTheme="minorHAnsi" w:cstheme="minorHAnsi"/>
          <w:b/>
          <w:sz w:val="22"/>
          <w:szCs w:val="22"/>
          <w:lang w:eastAsia="zh-TW"/>
        </w:rPr>
        <w:t>2</w:t>
      </w: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507597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>A UE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 which is authorized to act as an Intermediate Relay UE but cannot connect to the network directly or indirectly</w:t>
      </w:r>
      <w:r w:rsidR="00507597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 xml:space="preserve"> </w:t>
      </w:r>
      <w:r w:rsidR="00507597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>is not eligible for acting as an Intermediate Relay UE</w:t>
      </w:r>
      <w:r w:rsidR="00507597" w:rsidRPr="009672B7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 because </w:t>
      </w:r>
      <w:r w:rsidR="00507597" w:rsidRPr="00507597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en-US" w:eastAsia="zh-CN"/>
        </w:rPr>
        <w:t>this UE cannot provide indirect connectivity to the network for any Remote UE in proximity</w:t>
      </w:r>
      <w:r w:rsidR="00507597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. </w:t>
      </w:r>
      <w:r w:rsidR="0050759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And, 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i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t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just wastes the device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battery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power unnecessarily for </w:t>
      </w:r>
      <w:r w:rsidR="003B449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this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to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forward </w:t>
      </w:r>
      <w:r w:rsidR="00507597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val="en-US" w:eastAsia="zh-TW"/>
        </w:rPr>
        <w:t>t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TW"/>
        </w:rPr>
        <w:t>he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val="en-US" w:eastAsia="zh-TW"/>
        </w:rPr>
        <w:t>s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70725489" w14:textId="77777777" w:rsidR="00381A92" w:rsidRPr="00381A92" w:rsidRDefault="00381A92" w:rsidP="00381A92">
      <w:pPr>
        <w:pStyle w:val="aff0"/>
        <w:snapToGrid w:val="0"/>
        <w:spacing w:afterLines="50" w:after="120" w:line="240" w:lineRule="atLeast"/>
        <w:ind w:left="2128" w:hangingChars="886" w:hanging="2128"/>
        <w:contextualSpacing w:val="0"/>
        <w:jc w:val="both"/>
        <w:rPr>
          <w:rFonts w:asciiTheme="minorHAnsi" w:hAnsiTheme="minorHAnsi" w:cstheme="minorHAnsi"/>
          <w:b/>
          <w:sz w:val="24"/>
          <w:szCs w:val="24"/>
          <w:lang w:eastAsia="zh-TW"/>
        </w:rPr>
      </w:pPr>
    </w:p>
    <w:p w14:paraId="00AF7DEE" w14:textId="354C240F" w:rsidR="008D11CC" w:rsidRPr="00A550BA" w:rsidRDefault="008D11CC" w:rsidP="008D11CC">
      <w:pPr>
        <w:snapToGrid w:val="0"/>
        <w:spacing w:afterLines="50" w:after="120" w:line="240" w:lineRule="atLeast"/>
        <w:ind w:left="1134" w:hangingChars="515" w:hanging="1134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A550BA">
        <w:rPr>
          <w:rFonts w:asciiTheme="minorHAnsi" w:hAnsiTheme="minorHAnsi" w:cstheme="minorHAnsi"/>
          <w:b/>
          <w:sz w:val="22"/>
          <w:szCs w:val="22"/>
          <w:lang w:eastAsia="zh-TW"/>
        </w:rPr>
        <w:t>Proposal 1:</w:t>
      </w:r>
      <w:r w:rsidRPr="00A550BA">
        <w:rPr>
          <w:rFonts w:asciiTheme="minorHAnsi" w:hAnsiTheme="minorHAnsi" w:cstheme="minorHAnsi"/>
          <w:b/>
          <w:sz w:val="22"/>
          <w:szCs w:val="22"/>
        </w:rPr>
        <w:t xml:space="preserve">  </w:t>
      </w:r>
      <w:r w:rsidR="00507597">
        <w:rPr>
          <w:rFonts w:asciiTheme="minorHAnsi" w:hAnsiTheme="minorHAnsi" w:cstheme="minorHAnsi"/>
          <w:b/>
          <w:sz w:val="22"/>
          <w:szCs w:val="22"/>
        </w:rPr>
        <w:t>A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="003B4492">
        <w:rPr>
          <w:rFonts w:asciiTheme="minorHAnsi" w:hAnsiTheme="minorHAnsi" w:cstheme="minorHAnsi"/>
          <w:b/>
          <w:sz w:val="22"/>
          <w:szCs w:val="22"/>
          <w:lang w:eastAsia="zh-TW"/>
        </w:rPr>
        <w:t>which is</w:t>
      </w:r>
      <w:r w:rsidR="003B4492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 </w:t>
      </w:r>
      <w:r w:rsidR="00507597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>authorized to act as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an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CN"/>
        </w:rPr>
        <w:t xml:space="preserve"> Intermediate U2N Relay UE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 but cannot connect to the network directly or indirectly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shall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not 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forward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507597" w:rsidRPr="00884D51">
        <w:rPr>
          <w:rFonts w:asciiTheme="minorHAnsi" w:eastAsia="DengXian" w:hAnsiTheme="minorHAnsi" w:cstheme="minorHAnsi"/>
          <w:b/>
          <w:sz w:val="22"/>
          <w:szCs w:val="22"/>
          <w:lang w:eastAsia="en-GB"/>
        </w:rPr>
        <w:t>.</w:t>
      </w:r>
    </w:p>
    <w:bookmarkEnd w:id="1"/>
    <w:p w14:paraId="388CD883" w14:textId="77777777" w:rsidR="00960463" w:rsidRPr="004A7DA9" w:rsidRDefault="00960463" w:rsidP="00410B74">
      <w:pPr>
        <w:pStyle w:val="B1"/>
        <w:ind w:left="0" w:firstLine="0"/>
        <w:rPr>
          <w:rFonts w:eastAsia="Batang"/>
        </w:rPr>
      </w:pPr>
    </w:p>
    <w:sectPr w:rsidR="00960463" w:rsidRPr="004A7DA9" w:rsidSect="000B7FED">
      <w:headerReference w:type="defaul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4BC7E1" w14:textId="77777777" w:rsidR="00B14530" w:rsidRDefault="00B14530">
      <w:r>
        <w:separator/>
      </w:r>
    </w:p>
  </w:endnote>
  <w:endnote w:type="continuationSeparator" w:id="0">
    <w:p w14:paraId="107111C7" w14:textId="77777777" w:rsidR="00B14530" w:rsidRDefault="00B145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DC3E89" w14:textId="77777777" w:rsidR="00B14530" w:rsidRDefault="00B14530">
      <w:r>
        <w:separator/>
      </w:r>
    </w:p>
  </w:footnote>
  <w:footnote w:type="continuationSeparator" w:id="0">
    <w:p w14:paraId="6F7D69F6" w14:textId="77777777" w:rsidR="00B14530" w:rsidRDefault="00B145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3E9E26" w14:textId="77777777" w:rsidR="00F044C6" w:rsidRDefault="00F044C6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F229B"/>
    <w:multiLevelType w:val="hybridMultilevel"/>
    <w:tmpl w:val="FB4AE25A"/>
    <w:lvl w:ilvl="0" w:tplc="B1381E68">
      <w:start w:val="1"/>
      <w:numFmt w:val="decimal"/>
      <w:lvlText w:val="(%1)"/>
      <w:lvlJc w:val="left"/>
      <w:pPr>
        <w:ind w:left="360" w:hanging="360"/>
      </w:pPr>
      <w:rPr>
        <w:rFonts w:cs="Arial" w:hint="default"/>
        <w:color w:val="000000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EF731EB"/>
    <w:multiLevelType w:val="hybridMultilevel"/>
    <w:tmpl w:val="07688BC8"/>
    <w:lvl w:ilvl="0" w:tplc="0C56AAFC">
      <w:start w:val="2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60" w:hanging="480"/>
      </w:pPr>
    </w:lvl>
    <w:lvl w:ilvl="2" w:tplc="0409001B" w:tentative="1">
      <w:start w:val="1"/>
      <w:numFmt w:val="lowerRoman"/>
      <w:lvlText w:val="%3."/>
      <w:lvlJc w:val="right"/>
      <w:pPr>
        <w:ind w:left="1540" w:hanging="480"/>
      </w:pPr>
    </w:lvl>
    <w:lvl w:ilvl="3" w:tplc="0409000F" w:tentative="1">
      <w:start w:val="1"/>
      <w:numFmt w:val="decimal"/>
      <w:lvlText w:val="%4."/>
      <w:lvlJc w:val="left"/>
      <w:pPr>
        <w:ind w:left="20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00" w:hanging="480"/>
      </w:pPr>
    </w:lvl>
    <w:lvl w:ilvl="5" w:tplc="0409001B" w:tentative="1">
      <w:start w:val="1"/>
      <w:numFmt w:val="lowerRoman"/>
      <w:lvlText w:val="%6."/>
      <w:lvlJc w:val="right"/>
      <w:pPr>
        <w:ind w:left="2980" w:hanging="480"/>
      </w:pPr>
    </w:lvl>
    <w:lvl w:ilvl="6" w:tplc="0409000F" w:tentative="1">
      <w:start w:val="1"/>
      <w:numFmt w:val="decimal"/>
      <w:lvlText w:val="%7."/>
      <w:lvlJc w:val="left"/>
      <w:pPr>
        <w:ind w:left="34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40" w:hanging="480"/>
      </w:pPr>
    </w:lvl>
    <w:lvl w:ilvl="8" w:tplc="0409001B" w:tentative="1">
      <w:start w:val="1"/>
      <w:numFmt w:val="lowerRoman"/>
      <w:lvlText w:val="%9."/>
      <w:lvlJc w:val="right"/>
      <w:pPr>
        <w:ind w:left="4420" w:hanging="480"/>
      </w:pPr>
    </w:lvl>
  </w:abstractNum>
  <w:abstractNum w:abstractNumId="2" w15:restartNumberingAfterBreak="0">
    <w:nsid w:val="20A9349A"/>
    <w:multiLevelType w:val="hybridMultilevel"/>
    <w:tmpl w:val="346EB932"/>
    <w:lvl w:ilvl="0" w:tplc="062E7788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" w15:restartNumberingAfterBreak="0">
    <w:nsid w:val="24910E19"/>
    <w:multiLevelType w:val="hybridMultilevel"/>
    <w:tmpl w:val="8A5ED218"/>
    <w:lvl w:ilvl="0" w:tplc="BB9AA33A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E244694"/>
    <w:multiLevelType w:val="hybridMultilevel"/>
    <w:tmpl w:val="78FAA6BE"/>
    <w:lvl w:ilvl="0" w:tplc="56A4271A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32B1649B"/>
    <w:multiLevelType w:val="hybridMultilevel"/>
    <w:tmpl w:val="64D4996A"/>
    <w:lvl w:ilvl="0" w:tplc="91840DF2">
      <w:start w:val="1"/>
      <w:numFmt w:val="lowerLetter"/>
      <w:lvlText w:val="(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" w15:restartNumberingAfterBreak="0">
    <w:nsid w:val="3CE8416C"/>
    <w:multiLevelType w:val="multilevel"/>
    <w:tmpl w:val="322E61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3"/>
      <w:numFmt w:val="bullet"/>
      <w:lvlText w:val="-"/>
      <w:lvlJc w:val="left"/>
      <w:pPr>
        <w:ind w:left="2340" w:hanging="360"/>
      </w:pPr>
      <w:rPr>
        <w:rFonts w:ascii="Times New Roman" w:eastAsia="SimSun" w:hAnsi="Times New Roman" w:cs="Times New Roman" w:hint="default"/>
      </w:rPr>
    </w:lvl>
    <w:lvl w:ilvl="3">
      <w:start w:val="1"/>
      <w:numFmt w:val="upperLetter"/>
      <w:lvlText w:val="%4)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F51DC7"/>
    <w:multiLevelType w:val="multilevel"/>
    <w:tmpl w:val="28A48254"/>
    <w:lvl w:ilvl="0">
      <w:start w:val="1"/>
      <w:numFmt w:val="decimal"/>
      <w:lvlText w:val="Proposal %1"/>
      <w:lvlJc w:val="left"/>
      <w:pPr>
        <w:ind w:left="5039" w:hanging="360"/>
      </w:pPr>
      <w:rPr>
        <w:rFonts w:ascii="Arial" w:hAnsi="Arial" w:cs="Arial"/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C23DC2"/>
    <w:multiLevelType w:val="hybridMultilevel"/>
    <w:tmpl w:val="8E9679D4"/>
    <w:lvl w:ilvl="0" w:tplc="E9B2D4D6">
      <w:start w:val="1"/>
      <w:numFmt w:val="bullet"/>
      <w:lvlText w:val="-"/>
      <w:lvlJc w:val="left"/>
      <w:pPr>
        <w:ind w:left="360" w:hanging="360"/>
      </w:pPr>
      <w:rPr>
        <w:rFonts w:ascii="Calibri" w:eastAsia="Arial Unicode MS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4F42692D"/>
    <w:multiLevelType w:val="hybridMultilevel"/>
    <w:tmpl w:val="18E8D6BA"/>
    <w:lvl w:ilvl="0" w:tplc="03C03644">
      <w:start w:val="1"/>
      <w:numFmt w:val="bullet"/>
      <w:lvlText w:val="-"/>
      <w:lvlJc w:val="left"/>
      <w:pPr>
        <w:ind w:left="408" w:hanging="360"/>
      </w:pPr>
      <w:rPr>
        <w:rFonts w:ascii="Calibri" w:eastAsia="Arial Unicode MS" w:hAnsi="Calibri" w:cs="Calibri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1008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8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8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48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8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8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8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8" w:hanging="480"/>
      </w:pPr>
      <w:rPr>
        <w:rFonts w:ascii="Wingdings" w:hAnsi="Wingdings" w:hint="default"/>
      </w:rPr>
    </w:lvl>
  </w:abstractNum>
  <w:abstractNum w:abstractNumId="10" w15:restartNumberingAfterBreak="0">
    <w:nsid w:val="5C2C577B"/>
    <w:multiLevelType w:val="hybridMultilevel"/>
    <w:tmpl w:val="FB3819B8"/>
    <w:lvl w:ilvl="0" w:tplc="42C6F9CE">
      <w:start w:val="1"/>
      <w:numFmt w:val="bullet"/>
      <w:lvlText w:val="-"/>
      <w:lvlJc w:val="left"/>
      <w:pPr>
        <w:ind w:left="360" w:hanging="360"/>
      </w:pPr>
      <w:rPr>
        <w:rFonts w:ascii="微軟正黑體" w:eastAsia="微軟正黑體" w:hAnsi="微軟正黑體" w:cs="微軟正黑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65360FE5"/>
    <w:multiLevelType w:val="multilevel"/>
    <w:tmpl w:val="A9304740"/>
    <w:lvl w:ilvl="0">
      <w:start w:val="1"/>
      <w:numFmt w:val="decimal"/>
      <w:lvlText w:val="Proposal %1"/>
      <w:lvlJc w:val="left"/>
      <w:pPr>
        <w:ind w:left="5039" w:hanging="360"/>
      </w:pPr>
      <w:rPr>
        <w:rFonts w:ascii="Arial" w:hAnsi="Arial" w:cs="Arial" w:hint="eastAsia"/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eastAsia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eastAsia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eastAsia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eastAsia"/>
      </w:rPr>
    </w:lvl>
  </w:abstractNum>
  <w:abstractNum w:abstractNumId="12" w15:restartNumberingAfterBreak="0">
    <w:nsid w:val="74F0625B"/>
    <w:multiLevelType w:val="multilevel"/>
    <w:tmpl w:val="74F0625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>
      <w:start w:val="1"/>
      <w:numFmt w:val="upperLetter"/>
      <w:lvlText w:val="%4)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294057"/>
    <w:multiLevelType w:val="hybridMultilevel"/>
    <w:tmpl w:val="DC647A70"/>
    <w:lvl w:ilvl="0" w:tplc="89945348">
      <w:start w:val="1"/>
      <w:numFmt w:val="decimal"/>
      <w:lvlText w:val="[%1]"/>
      <w:lvlJc w:val="left"/>
      <w:pPr>
        <w:ind w:left="480" w:hanging="480"/>
      </w:pPr>
      <w:rPr>
        <w:rFonts w:hint="eastAsia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11"/>
  </w:num>
  <w:num w:numId="5">
    <w:abstractNumId w:val="9"/>
  </w:num>
  <w:num w:numId="6">
    <w:abstractNumId w:val="8"/>
  </w:num>
  <w:num w:numId="7">
    <w:abstractNumId w:val="10"/>
  </w:num>
  <w:num w:numId="8">
    <w:abstractNumId w:val="13"/>
  </w:num>
  <w:num w:numId="9">
    <w:abstractNumId w:val="3"/>
  </w:num>
  <w:num w:numId="10">
    <w:abstractNumId w:val="4"/>
  </w:num>
  <w:num w:numId="11">
    <w:abstractNumId w:val="1"/>
  </w:num>
  <w:num w:numId="12">
    <w:abstractNumId w:val="2"/>
  </w:num>
  <w:num w:numId="13">
    <w:abstractNumId w:val="12"/>
  </w:num>
  <w:num w:numId="14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embedSystemFonts/>
  <w:bordersDoNotSurroundHeader/>
  <w:bordersDoNotSurroundFooter/>
  <w:activeWritingStyle w:appName="MSWord" w:lang="fr-FR" w:vendorID="64" w:dllVersion="6" w:nlCheck="1" w:checkStyle="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zh-TW" w:vendorID="64" w:dllVersion="5" w:nlCheck="1" w:checkStyle="1"/>
  <w:activeWritingStyle w:appName="MSWord" w:lang="en-GB" w:vendorID="64" w:dllVersion="4096" w:nlCheck="1" w:checkStyle="0"/>
  <w:activeWritingStyle w:appName="MSWord" w:lang="fr-FR" w:vendorID="64" w:dllVersion="4096" w:nlCheck="1" w:checkStyle="0"/>
  <w:activeWritingStyle w:appName="MSWord" w:lang="en-US" w:vendorID="64" w:dllVersion="4096" w:nlCheck="1" w:checkStyle="0"/>
  <w:activeWritingStyle w:appName="MSWord" w:lang="zh-TW" w:vendorID="64" w:dllVersion="0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5C80"/>
    <w:rsid w:val="0000776B"/>
    <w:rsid w:val="0001007F"/>
    <w:rsid w:val="00013C6F"/>
    <w:rsid w:val="0001489B"/>
    <w:rsid w:val="00015EC6"/>
    <w:rsid w:val="000171E6"/>
    <w:rsid w:val="000173D0"/>
    <w:rsid w:val="00020B10"/>
    <w:rsid w:val="00022E4A"/>
    <w:rsid w:val="00024FC3"/>
    <w:rsid w:val="0003085F"/>
    <w:rsid w:val="00031558"/>
    <w:rsid w:val="00032C90"/>
    <w:rsid w:val="00033DE2"/>
    <w:rsid w:val="00034848"/>
    <w:rsid w:val="00043A75"/>
    <w:rsid w:val="000445E4"/>
    <w:rsid w:val="00045A21"/>
    <w:rsid w:val="000503EC"/>
    <w:rsid w:val="00050685"/>
    <w:rsid w:val="000512E5"/>
    <w:rsid w:val="000518AB"/>
    <w:rsid w:val="0005609B"/>
    <w:rsid w:val="00060227"/>
    <w:rsid w:val="00063986"/>
    <w:rsid w:val="0006588C"/>
    <w:rsid w:val="00065EA1"/>
    <w:rsid w:val="00066168"/>
    <w:rsid w:val="00066D88"/>
    <w:rsid w:val="00071434"/>
    <w:rsid w:val="000714EC"/>
    <w:rsid w:val="00072269"/>
    <w:rsid w:val="000758D6"/>
    <w:rsid w:val="000819C3"/>
    <w:rsid w:val="0008301C"/>
    <w:rsid w:val="0009022E"/>
    <w:rsid w:val="000902D6"/>
    <w:rsid w:val="000907CF"/>
    <w:rsid w:val="000908FC"/>
    <w:rsid w:val="00093B1B"/>
    <w:rsid w:val="000A1AA9"/>
    <w:rsid w:val="000A1F6F"/>
    <w:rsid w:val="000A6394"/>
    <w:rsid w:val="000A7A33"/>
    <w:rsid w:val="000B090F"/>
    <w:rsid w:val="000B1665"/>
    <w:rsid w:val="000B487A"/>
    <w:rsid w:val="000B4F00"/>
    <w:rsid w:val="000B5A40"/>
    <w:rsid w:val="000B7FED"/>
    <w:rsid w:val="000C038A"/>
    <w:rsid w:val="000C0757"/>
    <w:rsid w:val="000C2278"/>
    <w:rsid w:val="000C2E01"/>
    <w:rsid w:val="000C35E6"/>
    <w:rsid w:val="000C3A0D"/>
    <w:rsid w:val="000C3F9B"/>
    <w:rsid w:val="000C5AD1"/>
    <w:rsid w:val="000C6598"/>
    <w:rsid w:val="000C65CA"/>
    <w:rsid w:val="000C6833"/>
    <w:rsid w:val="000D030D"/>
    <w:rsid w:val="000D6385"/>
    <w:rsid w:val="000D6837"/>
    <w:rsid w:val="000D6878"/>
    <w:rsid w:val="000D7C1C"/>
    <w:rsid w:val="000E2C99"/>
    <w:rsid w:val="000E3B20"/>
    <w:rsid w:val="000E4612"/>
    <w:rsid w:val="000E6850"/>
    <w:rsid w:val="000E733C"/>
    <w:rsid w:val="000F10B4"/>
    <w:rsid w:val="000F5F66"/>
    <w:rsid w:val="000F780F"/>
    <w:rsid w:val="00103B19"/>
    <w:rsid w:val="00105E9F"/>
    <w:rsid w:val="00110956"/>
    <w:rsid w:val="001162B3"/>
    <w:rsid w:val="001163E8"/>
    <w:rsid w:val="00117723"/>
    <w:rsid w:val="001213FC"/>
    <w:rsid w:val="00122DCC"/>
    <w:rsid w:val="00126467"/>
    <w:rsid w:val="001265DF"/>
    <w:rsid w:val="00126F8B"/>
    <w:rsid w:val="00130A95"/>
    <w:rsid w:val="001320E5"/>
    <w:rsid w:val="0013288B"/>
    <w:rsid w:val="00133375"/>
    <w:rsid w:val="001337DE"/>
    <w:rsid w:val="00134C1C"/>
    <w:rsid w:val="00136F03"/>
    <w:rsid w:val="001374DC"/>
    <w:rsid w:val="00137A3F"/>
    <w:rsid w:val="00137CF1"/>
    <w:rsid w:val="00141428"/>
    <w:rsid w:val="00141DD8"/>
    <w:rsid w:val="0014287F"/>
    <w:rsid w:val="001431E0"/>
    <w:rsid w:val="00143DCF"/>
    <w:rsid w:val="00145D43"/>
    <w:rsid w:val="00151196"/>
    <w:rsid w:val="00153753"/>
    <w:rsid w:val="00154C3A"/>
    <w:rsid w:val="00156435"/>
    <w:rsid w:val="00160AAE"/>
    <w:rsid w:val="00161472"/>
    <w:rsid w:val="001621E4"/>
    <w:rsid w:val="00165B26"/>
    <w:rsid w:val="0016631F"/>
    <w:rsid w:val="00167893"/>
    <w:rsid w:val="00172A6D"/>
    <w:rsid w:val="001744C3"/>
    <w:rsid w:val="00175825"/>
    <w:rsid w:val="00177199"/>
    <w:rsid w:val="00180AF9"/>
    <w:rsid w:val="001844B2"/>
    <w:rsid w:val="00184FD4"/>
    <w:rsid w:val="00185A9E"/>
    <w:rsid w:val="00185EEA"/>
    <w:rsid w:val="00186FCE"/>
    <w:rsid w:val="001906E8"/>
    <w:rsid w:val="00190AA1"/>
    <w:rsid w:val="00192040"/>
    <w:rsid w:val="00192C46"/>
    <w:rsid w:val="0019334F"/>
    <w:rsid w:val="00195BA5"/>
    <w:rsid w:val="00196239"/>
    <w:rsid w:val="001A08B3"/>
    <w:rsid w:val="001A0C45"/>
    <w:rsid w:val="001A1352"/>
    <w:rsid w:val="001A2D23"/>
    <w:rsid w:val="001A386A"/>
    <w:rsid w:val="001A49DE"/>
    <w:rsid w:val="001A7B60"/>
    <w:rsid w:val="001B1315"/>
    <w:rsid w:val="001B39AB"/>
    <w:rsid w:val="001B3BC9"/>
    <w:rsid w:val="001B4F89"/>
    <w:rsid w:val="001B52F0"/>
    <w:rsid w:val="001B5B10"/>
    <w:rsid w:val="001B6073"/>
    <w:rsid w:val="001B6D45"/>
    <w:rsid w:val="001B7A65"/>
    <w:rsid w:val="001C11AB"/>
    <w:rsid w:val="001C6EA6"/>
    <w:rsid w:val="001D18D7"/>
    <w:rsid w:val="001D59E3"/>
    <w:rsid w:val="001D66CC"/>
    <w:rsid w:val="001D6DFC"/>
    <w:rsid w:val="001D764B"/>
    <w:rsid w:val="001E0AE8"/>
    <w:rsid w:val="001E0CCD"/>
    <w:rsid w:val="001E2C30"/>
    <w:rsid w:val="001E2F2B"/>
    <w:rsid w:val="001E4163"/>
    <w:rsid w:val="001E41F3"/>
    <w:rsid w:val="001F0DCA"/>
    <w:rsid w:val="001F0EC1"/>
    <w:rsid w:val="001F20EA"/>
    <w:rsid w:val="001F6E20"/>
    <w:rsid w:val="001F6F0D"/>
    <w:rsid w:val="0020174A"/>
    <w:rsid w:val="00202320"/>
    <w:rsid w:val="0020543C"/>
    <w:rsid w:val="00206CB6"/>
    <w:rsid w:val="00210585"/>
    <w:rsid w:val="0021283E"/>
    <w:rsid w:val="0021503A"/>
    <w:rsid w:val="00215950"/>
    <w:rsid w:val="0021725B"/>
    <w:rsid w:val="0022105A"/>
    <w:rsid w:val="002227D1"/>
    <w:rsid w:val="00224913"/>
    <w:rsid w:val="00225897"/>
    <w:rsid w:val="00225D17"/>
    <w:rsid w:val="00226102"/>
    <w:rsid w:val="00226652"/>
    <w:rsid w:val="00227BCB"/>
    <w:rsid w:val="00227EAD"/>
    <w:rsid w:val="00230865"/>
    <w:rsid w:val="00233A66"/>
    <w:rsid w:val="00234FF0"/>
    <w:rsid w:val="00235523"/>
    <w:rsid w:val="00235B78"/>
    <w:rsid w:val="0023691A"/>
    <w:rsid w:val="00237DCD"/>
    <w:rsid w:val="00244D9E"/>
    <w:rsid w:val="002464E3"/>
    <w:rsid w:val="0024791F"/>
    <w:rsid w:val="00250DAD"/>
    <w:rsid w:val="00251563"/>
    <w:rsid w:val="00251F6C"/>
    <w:rsid w:val="0025313D"/>
    <w:rsid w:val="00253FED"/>
    <w:rsid w:val="00254A63"/>
    <w:rsid w:val="00256369"/>
    <w:rsid w:val="0026004D"/>
    <w:rsid w:val="002613BD"/>
    <w:rsid w:val="00262D34"/>
    <w:rsid w:val="002640DD"/>
    <w:rsid w:val="00265F68"/>
    <w:rsid w:val="00266251"/>
    <w:rsid w:val="00267BBE"/>
    <w:rsid w:val="002704B0"/>
    <w:rsid w:val="00270548"/>
    <w:rsid w:val="002713B3"/>
    <w:rsid w:val="002747E5"/>
    <w:rsid w:val="002748A0"/>
    <w:rsid w:val="00275D12"/>
    <w:rsid w:val="002831AF"/>
    <w:rsid w:val="0028356D"/>
    <w:rsid w:val="00284FEB"/>
    <w:rsid w:val="002860C4"/>
    <w:rsid w:val="00287288"/>
    <w:rsid w:val="002878E4"/>
    <w:rsid w:val="00295365"/>
    <w:rsid w:val="00297820"/>
    <w:rsid w:val="002A1ABE"/>
    <w:rsid w:val="002A35C3"/>
    <w:rsid w:val="002A4603"/>
    <w:rsid w:val="002A7E81"/>
    <w:rsid w:val="002B1F0A"/>
    <w:rsid w:val="002B3145"/>
    <w:rsid w:val="002B434B"/>
    <w:rsid w:val="002B5741"/>
    <w:rsid w:val="002B7812"/>
    <w:rsid w:val="002C009B"/>
    <w:rsid w:val="002C38A4"/>
    <w:rsid w:val="002C4CD9"/>
    <w:rsid w:val="002C58EC"/>
    <w:rsid w:val="002C5CF0"/>
    <w:rsid w:val="002D236D"/>
    <w:rsid w:val="002D2FA9"/>
    <w:rsid w:val="002D41D2"/>
    <w:rsid w:val="002D7A91"/>
    <w:rsid w:val="002E01FE"/>
    <w:rsid w:val="002E32FB"/>
    <w:rsid w:val="002E4BC8"/>
    <w:rsid w:val="002E67DC"/>
    <w:rsid w:val="002F0C12"/>
    <w:rsid w:val="002F0D9F"/>
    <w:rsid w:val="002F764D"/>
    <w:rsid w:val="003028D2"/>
    <w:rsid w:val="00303152"/>
    <w:rsid w:val="00305409"/>
    <w:rsid w:val="003058EF"/>
    <w:rsid w:val="003066AF"/>
    <w:rsid w:val="00306E99"/>
    <w:rsid w:val="00312194"/>
    <w:rsid w:val="00313BA6"/>
    <w:rsid w:val="00316450"/>
    <w:rsid w:val="0032073F"/>
    <w:rsid w:val="00322476"/>
    <w:rsid w:val="003230B9"/>
    <w:rsid w:val="00327367"/>
    <w:rsid w:val="00334C24"/>
    <w:rsid w:val="0033732F"/>
    <w:rsid w:val="00340878"/>
    <w:rsid w:val="00340CE3"/>
    <w:rsid w:val="003426FD"/>
    <w:rsid w:val="003504AD"/>
    <w:rsid w:val="003521C8"/>
    <w:rsid w:val="00352336"/>
    <w:rsid w:val="003550E0"/>
    <w:rsid w:val="0035541B"/>
    <w:rsid w:val="00356043"/>
    <w:rsid w:val="00357A9D"/>
    <w:rsid w:val="003609EF"/>
    <w:rsid w:val="0036231A"/>
    <w:rsid w:val="00363DF6"/>
    <w:rsid w:val="003674C0"/>
    <w:rsid w:val="003715AC"/>
    <w:rsid w:val="0037204C"/>
    <w:rsid w:val="00374DD4"/>
    <w:rsid w:val="003753E7"/>
    <w:rsid w:val="0037570E"/>
    <w:rsid w:val="0037787F"/>
    <w:rsid w:val="00380851"/>
    <w:rsid w:val="00381A92"/>
    <w:rsid w:val="00382F37"/>
    <w:rsid w:val="00383B1A"/>
    <w:rsid w:val="003842A6"/>
    <w:rsid w:val="00384376"/>
    <w:rsid w:val="003853AF"/>
    <w:rsid w:val="00393638"/>
    <w:rsid w:val="003941E5"/>
    <w:rsid w:val="003952ED"/>
    <w:rsid w:val="00395849"/>
    <w:rsid w:val="003965CD"/>
    <w:rsid w:val="003A46AE"/>
    <w:rsid w:val="003B06A4"/>
    <w:rsid w:val="003B14F4"/>
    <w:rsid w:val="003B4492"/>
    <w:rsid w:val="003B729C"/>
    <w:rsid w:val="003C2169"/>
    <w:rsid w:val="003C2BB8"/>
    <w:rsid w:val="003C2FE4"/>
    <w:rsid w:val="003C51AE"/>
    <w:rsid w:val="003C7FDC"/>
    <w:rsid w:val="003D0AA0"/>
    <w:rsid w:val="003D157F"/>
    <w:rsid w:val="003D25FB"/>
    <w:rsid w:val="003D35BF"/>
    <w:rsid w:val="003D35E1"/>
    <w:rsid w:val="003D37B0"/>
    <w:rsid w:val="003D43DC"/>
    <w:rsid w:val="003D7E8F"/>
    <w:rsid w:val="003E1A36"/>
    <w:rsid w:val="003E1B68"/>
    <w:rsid w:val="003E2225"/>
    <w:rsid w:val="003E2607"/>
    <w:rsid w:val="003E33D3"/>
    <w:rsid w:val="003E65F2"/>
    <w:rsid w:val="003E747C"/>
    <w:rsid w:val="003F06FC"/>
    <w:rsid w:val="003F3AEF"/>
    <w:rsid w:val="003F5133"/>
    <w:rsid w:val="003F599B"/>
    <w:rsid w:val="004033D3"/>
    <w:rsid w:val="00403D63"/>
    <w:rsid w:val="00405698"/>
    <w:rsid w:val="00407ECB"/>
    <w:rsid w:val="00410371"/>
    <w:rsid w:val="00410B74"/>
    <w:rsid w:val="00411CC1"/>
    <w:rsid w:val="00413B26"/>
    <w:rsid w:val="00417491"/>
    <w:rsid w:val="0042074A"/>
    <w:rsid w:val="00420D47"/>
    <w:rsid w:val="00424126"/>
    <w:rsid w:val="004242F1"/>
    <w:rsid w:val="00430E08"/>
    <w:rsid w:val="004322BA"/>
    <w:rsid w:val="00435330"/>
    <w:rsid w:val="004406F7"/>
    <w:rsid w:val="00440BD2"/>
    <w:rsid w:val="0044130F"/>
    <w:rsid w:val="0044192D"/>
    <w:rsid w:val="00443CE4"/>
    <w:rsid w:val="00444041"/>
    <w:rsid w:val="00445FA4"/>
    <w:rsid w:val="004476E6"/>
    <w:rsid w:val="0045004A"/>
    <w:rsid w:val="00452252"/>
    <w:rsid w:val="004616DB"/>
    <w:rsid w:val="00461E4F"/>
    <w:rsid w:val="00462BCB"/>
    <w:rsid w:val="00470380"/>
    <w:rsid w:val="004735A9"/>
    <w:rsid w:val="00480A75"/>
    <w:rsid w:val="00480B98"/>
    <w:rsid w:val="00481245"/>
    <w:rsid w:val="004818EC"/>
    <w:rsid w:val="00481950"/>
    <w:rsid w:val="00483D94"/>
    <w:rsid w:val="00490503"/>
    <w:rsid w:val="00490D1F"/>
    <w:rsid w:val="004913A9"/>
    <w:rsid w:val="00491976"/>
    <w:rsid w:val="00492FF4"/>
    <w:rsid w:val="00493098"/>
    <w:rsid w:val="00493A9E"/>
    <w:rsid w:val="004941C9"/>
    <w:rsid w:val="004979F5"/>
    <w:rsid w:val="004A0C80"/>
    <w:rsid w:val="004A34BD"/>
    <w:rsid w:val="004A3DF4"/>
    <w:rsid w:val="004A6835"/>
    <w:rsid w:val="004A7DA9"/>
    <w:rsid w:val="004B0002"/>
    <w:rsid w:val="004B405D"/>
    <w:rsid w:val="004B6B3A"/>
    <w:rsid w:val="004B75B7"/>
    <w:rsid w:val="004C1206"/>
    <w:rsid w:val="004C5416"/>
    <w:rsid w:val="004C5AC6"/>
    <w:rsid w:val="004C7784"/>
    <w:rsid w:val="004D04E8"/>
    <w:rsid w:val="004D2A6B"/>
    <w:rsid w:val="004D4F69"/>
    <w:rsid w:val="004D61A8"/>
    <w:rsid w:val="004D7F90"/>
    <w:rsid w:val="004E0868"/>
    <w:rsid w:val="004E1669"/>
    <w:rsid w:val="004E3C74"/>
    <w:rsid w:val="004E40E9"/>
    <w:rsid w:val="004E4DD0"/>
    <w:rsid w:val="004F0476"/>
    <w:rsid w:val="004F6E5F"/>
    <w:rsid w:val="00502CE3"/>
    <w:rsid w:val="005034BA"/>
    <w:rsid w:val="00503BFB"/>
    <w:rsid w:val="005041C8"/>
    <w:rsid w:val="00506680"/>
    <w:rsid w:val="00507597"/>
    <w:rsid w:val="00507AB7"/>
    <w:rsid w:val="005104E4"/>
    <w:rsid w:val="005106D0"/>
    <w:rsid w:val="00512317"/>
    <w:rsid w:val="00513027"/>
    <w:rsid w:val="0051580D"/>
    <w:rsid w:val="00516B4F"/>
    <w:rsid w:val="00517344"/>
    <w:rsid w:val="005217CA"/>
    <w:rsid w:val="005234E0"/>
    <w:rsid w:val="00525C30"/>
    <w:rsid w:val="00525D08"/>
    <w:rsid w:val="00527F9E"/>
    <w:rsid w:val="00534A10"/>
    <w:rsid w:val="00536719"/>
    <w:rsid w:val="00541D66"/>
    <w:rsid w:val="005434A5"/>
    <w:rsid w:val="00547111"/>
    <w:rsid w:val="00550086"/>
    <w:rsid w:val="00551002"/>
    <w:rsid w:val="00553E5D"/>
    <w:rsid w:val="00560B7B"/>
    <w:rsid w:val="00560E5D"/>
    <w:rsid w:val="00563A86"/>
    <w:rsid w:val="00566659"/>
    <w:rsid w:val="00566C9E"/>
    <w:rsid w:val="00566D47"/>
    <w:rsid w:val="00570453"/>
    <w:rsid w:val="0057127E"/>
    <w:rsid w:val="00572B5D"/>
    <w:rsid w:val="0057406E"/>
    <w:rsid w:val="00575DE3"/>
    <w:rsid w:val="00583811"/>
    <w:rsid w:val="00585CF6"/>
    <w:rsid w:val="00592D74"/>
    <w:rsid w:val="0059759B"/>
    <w:rsid w:val="00597FDC"/>
    <w:rsid w:val="005A1021"/>
    <w:rsid w:val="005A2333"/>
    <w:rsid w:val="005A2610"/>
    <w:rsid w:val="005A76ED"/>
    <w:rsid w:val="005A78C5"/>
    <w:rsid w:val="005B30EA"/>
    <w:rsid w:val="005B5186"/>
    <w:rsid w:val="005B52B4"/>
    <w:rsid w:val="005B6AA3"/>
    <w:rsid w:val="005B77D4"/>
    <w:rsid w:val="005B7ACD"/>
    <w:rsid w:val="005B7CAE"/>
    <w:rsid w:val="005C46D0"/>
    <w:rsid w:val="005C6916"/>
    <w:rsid w:val="005C78B6"/>
    <w:rsid w:val="005D115C"/>
    <w:rsid w:val="005D4A00"/>
    <w:rsid w:val="005D7F30"/>
    <w:rsid w:val="005E0CBB"/>
    <w:rsid w:val="005E17BA"/>
    <w:rsid w:val="005E1D51"/>
    <w:rsid w:val="005E2C44"/>
    <w:rsid w:val="005E3074"/>
    <w:rsid w:val="005E446D"/>
    <w:rsid w:val="005E48DF"/>
    <w:rsid w:val="005E6676"/>
    <w:rsid w:val="005F2CA4"/>
    <w:rsid w:val="005F50F8"/>
    <w:rsid w:val="005F5201"/>
    <w:rsid w:val="005F6D26"/>
    <w:rsid w:val="00602325"/>
    <w:rsid w:val="00605115"/>
    <w:rsid w:val="006053DF"/>
    <w:rsid w:val="00610097"/>
    <w:rsid w:val="0061147D"/>
    <w:rsid w:val="006130EC"/>
    <w:rsid w:val="00613FA3"/>
    <w:rsid w:val="0061442A"/>
    <w:rsid w:val="00614601"/>
    <w:rsid w:val="00621188"/>
    <w:rsid w:val="00622007"/>
    <w:rsid w:val="00622E2C"/>
    <w:rsid w:val="00622E2E"/>
    <w:rsid w:val="006257ED"/>
    <w:rsid w:val="006277B8"/>
    <w:rsid w:val="006312C9"/>
    <w:rsid w:val="00632A77"/>
    <w:rsid w:val="00642307"/>
    <w:rsid w:val="006432B3"/>
    <w:rsid w:val="00646C6D"/>
    <w:rsid w:val="00646D4B"/>
    <w:rsid w:val="0064740E"/>
    <w:rsid w:val="006531D5"/>
    <w:rsid w:val="006549EA"/>
    <w:rsid w:val="00657A15"/>
    <w:rsid w:val="00660403"/>
    <w:rsid w:val="00662C37"/>
    <w:rsid w:val="0066492D"/>
    <w:rsid w:val="0066514F"/>
    <w:rsid w:val="00666263"/>
    <w:rsid w:val="006667BF"/>
    <w:rsid w:val="00667B06"/>
    <w:rsid w:val="00670406"/>
    <w:rsid w:val="00672DA2"/>
    <w:rsid w:val="0067489C"/>
    <w:rsid w:val="00676137"/>
    <w:rsid w:val="00677E82"/>
    <w:rsid w:val="00681B25"/>
    <w:rsid w:val="00682B3F"/>
    <w:rsid w:val="00684E36"/>
    <w:rsid w:val="006868CE"/>
    <w:rsid w:val="006869CE"/>
    <w:rsid w:val="00693727"/>
    <w:rsid w:val="00693B14"/>
    <w:rsid w:val="00695808"/>
    <w:rsid w:val="006962BB"/>
    <w:rsid w:val="006A199A"/>
    <w:rsid w:val="006A1B0A"/>
    <w:rsid w:val="006A1E43"/>
    <w:rsid w:val="006A32ED"/>
    <w:rsid w:val="006A3A3A"/>
    <w:rsid w:val="006A421D"/>
    <w:rsid w:val="006A5518"/>
    <w:rsid w:val="006A57C6"/>
    <w:rsid w:val="006B0795"/>
    <w:rsid w:val="006B0B29"/>
    <w:rsid w:val="006B10B7"/>
    <w:rsid w:val="006B1C6D"/>
    <w:rsid w:val="006B1F45"/>
    <w:rsid w:val="006B46FB"/>
    <w:rsid w:val="006B606C"/>
    <w:rsid w:val="006B748C"/>
    <w:rsid w:val="006C1C3D"/>
    <w:rsid w:val="006C1DD8"/>
    <w:rsid w:val="006C4167"/>
    <w:rsid w:val="006C5380"/>
    <w:rsid w:val="006C69E0"/>
    <w:rsid w:val="006C7D20"/>
    <w:rsid w:val="006D09DE"/>
    <w:rsid w:val="006D1FD1"/>
    <w:rsid w:val="006D5F23"/>
    <w:rsid w:val="006D634B"/>
    <w:rsid w:val="006D6FA2"/>
    <w:rsid w:val="006D7909"/>
    <w:rsid w:val="006E21FB"/>
    <w:rsid w:val="006F131B"/>
    <w:rsid w:val="006F361C"/>
    <w:rsid w:val="006F51B5"/>
    <w:rsid w:val="00702C10"/>
    <w:rsid w:val="00703B36"/>
    <w:rsid w:val="0070435A"/>
    <w:rsid w:val="00704D34"/>
    <w:rsid w:val="00707066"/>
    <w:rsid w:val="0070786D"/>
    <w:rsid w:val="00711EF0"/>
    <w:rsid w:val="007136EF"/>
    <w:rsid w:val="00714022"/>
    <w:rsid w:val="00716F05"/>
    <w:rsid w:val="007172D4"/>
    <w:rsid w:val="007224C2"/>
    <w:rsid w:val="007232D0"/>
    <w:rsid w:val="00725463"/>
    <w:rsid w:val="00725914"/>
    <w:rsid w:val="00725F2E"/>
    <w:rsid w:val="00726101"/>
    <w:rsid w:val="00726318"/>
    <w:rsid w:val="00733ACA"/>
    <w:rsid w:val="00734B0F"/>
    <w:rsid w:val="0074095F"/>
    <w:rsid w:val="0074317F"/>
    <w:rsid w:val="007452B7"/>
    <w:rsid w:val="00746F2D"/>
    <w:rsid w:val="00747E2F"/>
    <w:rsid w:val="00747E9B"/>
    <w:rsid w:val="00750F6C"/>
    <w:rsid w:val="00753237"/>
    <w:rsid w:val="007533E8"/>
    <w:rsid w:val="007611B3"/>
    <w:rsid w:val="00762305"/>
    <w:rsid w:val="00763ED3"/>
    <w:rsid w:val="00764476"/>
    <w:rsid w:val="0076678C"/>
    <w:rsid w:val="007715AC"/>
    <w:rsid w:val="00772B49"/>
    <w:rsid w:val="00776255"/>
    <w:rsid w:val="007765F8"/>
    <w:rsid w:val="007777F6"/>
    <w:rsid w:val="00777C6D"/>
    <w:rsid w:val="00785176"/>
    <w:rsid w:val="00787586"/>
    <w:rsid w:val="00787800"/>
    <w:rsid w:val="00792342"/>
    <w:rsid w:val="007942C3"/>
    <w:rsid w:val="00794345"/>
    <w:rsid w:val="007954C1"/>
    <w:rsid w:val="00796138"/>
    <w:rsid w:val="00797547"/>
    <w:rsid w:val="007977A8"/>
    <w:rsid w:val="007A1CB0"/>
    <w:rsid w:val="007A3910"/>
    <w:rsid w:val="007A5A47"/>
    <w:rsid w:val="007A7C6D"/>
    <w:rsid w:val="007B0A4C"/>
    <w:rsid w:val="007B23CC"/>
    <w:rsid w:val="007B3A86"/>
    <w:rsid w:val="007B4B7C"/>
    <w:rsid w:val="007B512A"/>
    <w:rsid w:val="007B5A1A"/>
    <w:rsid w:val="007B6C47"/>
    <w:rsid w:val="007B7669"/>
    <w:rsid w:val="007C07C3"/>
    <w:rsid w:val="007C13C3"/>
    <w:rsid w:val="007C2097"/>
    <w:rsid w:val="007C344E"/>
    <w:rsid w:val="007C388A"/>
    <w:rsid w:val="007C5C0F"/>
    <w:rsid w:val="007C6EE5"/>
    <w:rsid w:val="007C7E6D"/>
    <w:rsid w:val="007D1F54"/>
    <w:rsid w:val="007D2188"/>
    <w:rsid w:val="007D437C"/>
    <w:rsid w:val="007D4965"/>
    <w:rsid w:val="007D6A07"/>
    <w:rsid w:val="007D7F48"/>
    <w:rsid w:val="007E0C4F"/>
    <w:rsid w:val="007E3B46"/>
    <w:rsid w:val="007E4DC6"/>
    <w:rsid w:val="007E546F"/>
    <w:rsid w:val="007E5A3E"/>
    <w:rsid w:val="007E6CF4"/>
    <w:rsid w:val="007F4B24"/>
    <w:rsid w:val="007F5A50"/>
    <w:rsid w:val="007F5A6E"/>
    <w:rsid w:val="007F7160"/>
    <w:rsid w:val="007F7259"/>
    <w:rsid w:val="0080351C"/>
    <w:rsid w:val="00803B82"/>
    <w:rsid w:val="00804010"/>
    <w:rsid w:val="008040A8"/>
    <w:rsid w:val="008061EF"/>
    <w:rsid w:val="00806FD6"/>
    <w:rsid w:val="008105AF"/>
    <w:rsid w:val="00811412"/>
    <w:rsid w:val="00811B2E"/>
    <w:rsid w:val="008151B7"/>
    <w:rsid w:val="00820B30"/>
    <w:rsid w:val="00820F99"/>
    <w:rsid w:val="00821FBB"/>
    <w:rsid w:val="0082454A"/>
    <w:rsid w:val="00826999"/>
    <w:rsid w:val="008279FA"/>
    <w:rsid w:val="008306B8"/>
    <w:rsid w:val="00833C89"/>
    <w:rsid w:val="00835C29"/>
    <w:rsid w:val="008367AC"/>
    <w:rsid w:val="008438B9"/>
    <w:rsid w:val="00843F64"/>
    <w:rsid w:val="008457F7"/>
    <w:rsid w:val="00845952"/>
    <w:rsid w:val="0085026B"/>
    <w:rsid w:val="00851628"/>
    <w:rsid w:val="0085422A"/>
    <w:rsid w:val="0086150E"/>
    <w:rsid w:val="008626E7"/>
    <w:rsid w:val="00863356"/>
    <w:rsid w:val="00864A0A"/>
    <w:rsid w:val="00865255"/>
    <w:rsid w:val="00870393"/>
    <w:rsid w:val="00870CE2"/>
    <w:rsid w:val="00870EE7"/>
    <w:rsid w:val="00871160"/>
    <w:rsid w:val="008734C2"/>
    <w:rsid w:val="00873855"/>
    <w:rsid w:val="008776A6"/>
    <w:rsid w:val="00880A13"/>
    <w:rsid w:val="008833BD"/>
    <w:rsid w:val="00884D51"/>
    <w:rsid w:val="00886241"/>
    <w:rsid w:val="008863B9"/>
    <w:rsid w:val="00886EE1"/>
    <w:rsid w:val="00894D0E"/>
    <w:rsid w:val="008A1797"/>
    <w:rsid w:val="008A192C"/>
    <w:rsid w:val="008A1CA2"/>
    <w:rsid w:val="008A45A6"/>
    <w:rsid w:val="008A5ABB"/>
    <w:rsid w:val="008A5C77"/>
    <w:rsid w:val="008A6C96"/>
    <w:rsid w:val="008A6EA7"/>
    <w:rsid w:val="008B1277"/>
    <w:rsid w:val="008C361C"/>
    <w:rsid w:val="008C4975"/>
    <w:rsid w:val="008C5122"/>
    <w:rsid w:val="008D11CC"/>
    <w:rsid w:val="008D4D3B"/>
    <w:rsid w:val="008E0B20"/>
    <w:rsid w:val="008E1150"/>
    <w:rsid w:val="008E1640"/>
    <w:rsid w:val="008E28BD"/>
    <w:rsid w:val="008E30E0"/>
    <w:rsid w:val="008E35B1"/>
    <w:rsid w:val="008E3730"/>
    <w:rsid w:val="008E3C3D"/>
    <w:rsid w:val="008E5680"/>
    <w:rsid w:val="008F1907"/>
    <w:rsid w:val="008F3003"/>
    <w:rsid w:val="008F3687"/>
    <w:rsid w:val="008F38BC"/>
    <w:rsid w:val="008F686C"/>
    <w:rsid w:val="008F6B81"/>
    <w:rsid w:val="008F7FE6"/>
    <w:rsid w:val="00901221"/>
    <w:rsid w:val="00901C95"/>
    <w:rsid w:val="00905269"/>
    <w:rsid w:val="00907277"/>
    <w:rsid w:val="00907D2E"/>
    <w:rsid w:val="0091181B"/>
    <w:rsid w:val="009148DE"/>
    <w:rsid w:val="009205AD"/>
    <w:rsid w:val="009210F4"/>
    <w:rsid w:val="009240E6"/>
    <w:rsid w:val="00924733"/>
    <w:rsid w:val="00931AF7"/>
    <w:rsid w:val="00933064"/>
    <w:rsid w:val="009336D9"/>
    <w:rsid w:val="009352C9"/>
    <w:rsid w:val="00936399"/>
    <w:rsid w:val="0094090C"/>
    <w:rsid w:val="00941BFE"/>
    <w:rsid w:val="00941E30"/>
    <w:rsid w:val="009431DF"/>
    <w:rsid w:val="009445DE"/>
    <w:rsid w:val="00946E6B"/>
    <w:rsid w:val="00947A6F"/>
    <w:rsid w:val="009507D3"/>
    <w:rsid w:val="00951528"/>
    <w:rsid w:val="0095316E"/>
    <w:rsid w:val="0095405C"/>
    <w:rsid w:val="00960463"/>
    <w:rsid w:val="009672B7"/>
    <w:rsid w:val="00967DAA"/>
    <w:rsid w:val="00970010"/>
    <w:rsid w:val="009703CD"/>
    <w:rsid w:val="00972171"/>
    <w:rsid w:val="009746DE"/>
    <w:rsid w:val="009777D9"/>
    <w:rsid w:val="00977B76"/>
    <w:rsid w:val="009814D9"/>
    <w:rsid w:val="00982C91"/>
    <w:rsid w:val="00983E8D"/>
    <w:rsid w:val="009852DD"/>
    <w:rsid w:val="00987B7B"/>
    <w:rsid w:val="00990347"/>
    <w:rsid w:val="00991B88"/>
    <w:rsid w:val="009A0468"/>
    <w:rsid w:val="009A11B4"/>
    <w:rsid w:val="009A3B7C"/>
    <w:rsid w:val="009A5753"/>
    <w:rsid w:val="009A579D"/>
    <w:rsid w:val="009A5A7B"/>
    <w:rsid w:val="009A6518"/>
    <w:rsid w:val="009A702C"/>
    <w:rsid w:val="009B3BE2"/>
    <w:rsid w:val="009B6286"/>
    <w:rsid w:val="009B6825"/>
    <w:rsid w:val="009C004E"/>
    <w:rsid w:val="009C0445"/>
    <w:rsid w:val="009C5BCA"/>
    <w:rsid w:val="009D0FF4"/>
    <w:rsid w:val="009D11AD"/>
    <w:rsid w:val="009E16E3"/>
    <w:rsid w:val="009E27D4"/>
    <w:rsid w:val="009E3297"/>
    <w:rsid w:val="009E3F85"/>
    <w:rsid w:val="009E6C24"/>
    <w:rsid w:val="009E73F3"/>
    <w:rsid w:val="009E7405"/>
    <w:rsid w:val="009F1942"/>
    <w:rsid w:val="009F2223"/>
    <w:rsid w:val="009F3360"/>
    <w:rsid w:val="009F734F"/>
    <w:rsid w:val="00A05952"/>
    <w:rsid w:val="00A0670B"/>
    <w:rsid w:val="00A07052"/>
    <w:rsid w:val="00A0791C"/>
    <w:rsid w:val="00A12C5B"/>
    <w:rsid w:val="00A13393"/>
    <w:rsid w:val="00A14F0D"/>
    <w:rsid w:val="00A169A7"/>
    <w:rsid w:val="00A174E5"/>
    <w:rsid w:val="00A246B6"/>
    <w:rsid w:val="00A24907"/>
    <w:rsid w:val="00A2496C"/>
    <w:rsid w:val="00A24EC9"/>
    <w:rsid w:val="00A2712C"/>
    <w:rsid w:val="00A331AE"/>
    <w:rsid w:val="00A35336"/>
    <w:rsid w:val="00A369BA"/>
    <w:rsid w:val="00A41ACA"/>
    <w:rsid w:val="00A41AD5"/>
    <w:rsid w:val="00A442C1"/>
    <w:rsid w:val="00A47E70"/>
    <w:rsid w:val="00A50CF0"/>
    <w:rsid w:val="00A512F1"/>
    <w:rsid w:val="00A53325"/>
    <w:rsid w:val="00A53E21"/>
    <w:rsid w:val="00A542A2"/>
    <w:rsid w:val="00A550BA"/>
    <w:rsid w:val="00A555B9"/>
    <w:rsid w:val="00A56556"/>
    <w:rsid w:val="00A56C43"/>
    <w:rsid w:val="00A57BFC"/>
    <w:rsid w:val="00A609EB"/>
    <w:rsid w:val="00A6442B"/>
    <w:rsid w:val="00A65074"/>
    <w:rsid w:val="00A70825"/>
    <w:rsid w:val="00A71A8D"/>
    <w:rsid w:val="00A7671C"/>
    <w:rsid w:val="00A77209"/>
    <w:rsid w:val="00A84A7D"/>
    <w:rsid w:val="00A87785"/>
    <w:rsid w:val="00A922F1"/>
    <w:rsid w:val="00AA0DC3"/>
    <w:rsid w:val="00AA2089"/>
    <w:rsid w:val="00AA2CBC"/>
    <w:rsid w:val="00AA492B"/>
    <w:rsid w:val="00AA4B08"/>
    <w:rsid w:val="00AB4D3A"/>
    <w:rsid w:val="00AC0EA7"/>
    <w:rsid w:val="00AC5530"/>
    <w:rsid w:val="00AC5820"/>
    <w:rsid w:val="00AD1CD8"/>
    <w:rsid w:val="00AE019A"/>
    <w:rsid w:val="00AE029E"/>
    <w:rsid w:val="00AE18DD"/>
    <w:rsid w:val="00AE207C"/>
    <w:rsid w:val="00AE31AA"/>
    <w:rsid w:val="00AE46E3"/>
    <w:rsid w:val="00AE4A44"/>
    <w:rsid w:val="00AE5DE1"/>
    <w:rsid w:val="00AF135E"/>
    <w:rsid w:val="00AF36F6"/>
    <w:rsid w:val="00B01E5D"/>
    <w:rsid w:val="00B023AA"/>
    <w:rsid w:val="00B028C1"/>
    <w:rsid w:val="00B0385C"/>
    <w:rsid w:val="00B0438F"/>
    <w:rsid w:val="00B061F0"/>
    <w:rsid w:val="00B07445"/>
    <w:rsid w:val="00B1385C"/>
    <w:rsid w:val="00B14530"/>
    <w:rsid w:val="00B161E6"/>
    <w:rsid w:val="00B16245"/>
    <w:rsid w:val="00B169A5"/>
    <w:rsid w:val="00B21778"/>
    <w:rsid w:val="00B23FCE"/>
    <w:rsid w:val="00B258BB"/>
    <w:rsid w:val="00B25AED"/>
    <w:rsid w:val="00B27487"/>
    <w:rsid w:val="00B32C99"/>
    <w:rsid w:val="00B35DCF"/>
    <w:rsid w:val="00B37777"/>
    <w:rsid w:val="00B40755"/>
    <w:rsid w:val="00B4164C"/>
    <w:rsid w:val="00B4187E"/>
    <w:rsid w:val="00B43720"/>
    <w:rsid w:val="00B43A58"/>
    <w:rsid w:val="00B46691"/>
    <w:rsid w:val="00B468EF"/>
    <w:rsid w:val="00B56FEC"/>
    <w:rsid w:val="00B60D96"/>
    <w:rsid w:val="00B612A5"/>
    <w:rsid w:val="00B61725"/>
    <w:rsid w:val="00B62FED"/>
    <w:rsid w:val="00B67B97"/>
    <w:rsid w:val="00B718D5"/>
    <w:rsid w:val="00B766D5"/>
    <w:rsid w:val="00B77554"/>
    <w:rsid w:val="00B8148F"/>
    <w:rsid w:val="00B816E8"/>
    <w:rsid w:val="00B85085"/>
    <w:rsid w:val="00B87B14"/>
    <w:rsid w:val="00B909C7"/>
    <w:rsid w:val="00B911E9"/>
    <w:rsid w:val="00B919EE"/>
    <w:rsid w:val="00B92341"/>
    <w:rsid w:val="00B933A9"/>
    <w:rsid w:val="00B9471A"/>
    <w:rsid w:val="00B968C8"/>
    <w:rsid w:val="00BA0DCD"/>
    <w:rsid w:val="00BA305D"/>
    <w:rsid w:val="00BA3EC5"/>
    <w:rsid w:val="00BA51D9"/>
    <w:rsid w:val="00BB378A"/>
    <w:rsid w:val="00BB5821"/>
    <w:rsid w:val="00BB5DF4"/>
    <w:rsid w:val="00BB5DFC"/>
    <w:rsid w:val="00BC1A17"/>
    <w:rsid w:val="00BC5244"/>
    <w:rsid w:val="00BC5DA5"/>
    <w:rsid w:val="00BC6279"/>
    <w:rsid w:val="00BD226E"/>
    <w:rsid w:val="00BD2403"/>
    <w:rsid w:val="00BD279D"/>
    <w:rsid w:val="00BD5072"/>
    <w:rsid w:val="00BD5ABA"/>
    <w:rsid w:val="00BD623B"/>
    <w:rsid w:val="00BD6BB8"/>
    <w:rsid w:val="00BE1886"/>
    <w:rsid w:val="00BE1C78"/>
    <w:rsid w:val="00BE2845"/>
    <w:rsid w:val="00BE2B5C"/>
    <w:rsid w:val="00BE70D2"/>
    <w:rsid w:val="00BF163B"/>
    <w:rsid w:val="00BF1E1A"/>
    <w:rsid w:val="00BF34C9"/>
    <w:rsid w:val="00BF4669"/>
    <w:rsid w:val="00BF4950"/>
    <w:rsid w:val="00C03517"/>
    <w:rsid w:val="00C046E3"/>
    <w:rsid w:val="00C05669"/>
    <w:rsid w:val="00C1114A"/>
    <w:rsid w:val="00C12B46"/>
    <w:rsid w:val="00C14436"/>
    <w:rsid w:val="00C17967"/>
    <w:rsid w:val="00C20B4F"/>
    <w:rsid w:val="00C2464F"/>
    <w:rsid w:val="00C2510D"/>
    <w:rsid w:val="00C25178"/>
    <w:rsid w:val="00C27732"/>
    <w:rsid w:val="00C338DB"/>
    <w:rsid w:val="00C40A91"/>
    <w:rsid w:val="00C422BF"/>
    <w:rsid w:val="00C44BCE"/>
    <w:rsid w:val="00C458E0"/>
    <w:rsid w:val="00C4742E"/>
    <w:rsid w:val="00C50494"/>
    <w:rsid w:val="00C54918"/>
    <w:rsid w:val="00C57CA7"/>
    <w:rsid w:val="00C60D3C"/>
    <w:rsid w:val="00C638D2"/>
    <w:rsid w:val="00C64663"/>
    <w:rsid w:val="00C64E24"/>
    <w:rsid w:val="00C6500E"/>
    <w:rsid w:val="00C65945"/>
    <w:rsid w:val="00C66BA2"/>
    <w:rsid w:val="00C72C5F"/>
    <w:rsid w:val="00C75CB0"/>
    <w:rsid w:val="00C776C1"/>
    <w:rsid w:val="00C822E2"/>
    <w:rsid w:val="00C846A6"/>
    <w:rsid w:val="00C86ACC"/>
    <w:rsid w:val="00C86ED6"/>
    <w:rsid w:val="00C8779B"/>
    <w:rsid w:val="00C904E2"/>
    <w:rsid w:val="00C94011"/>
    <w:rsid w:val="00C95985"/>
    <w:rsid w:val="00C97050"/>
    <w:rsid w:val="00C97554"/>
    <w:rsid w:val="00CA460B"/>
    <w:rsid w:val="00CA53AF"/>
    <w:rsid w:val="00CA727A"/>
    <w:rsid w:val="00CB29AA"/>
    <w:rsid w:val="00CC4F79"/>
    <w:rsid w:val="00CC5026"/>
    <w:rsid w:val="00CC6481"/>
    <w:rsid w:val="00CC68D0"/>
    <w:rsid w:val="00CC7814"/>
    <w:rsid w:val="00CD171B"/>
    <w:rsid w:val="00CD61BC"/>
    <w:rsid w:val="00CE02BE"/>
    <w:rsid w:val="00CE0669"/>
    <w:rsid w:val="00CE07AD"/>
    <w:rsid w:val="00CE1105"/>
    <w:rsid w:val="00CE1A60"/>
    <w:rsid w:val="00CE1C00"/>
    <w:rsid w:val="00CE30B2"/>
    <w:rsid w:val="00CE33B9"/>
    <w:rsid w:val="00CE4C11"/>
    <w:rsid w:val="00CE507E"/>
    <w:rsid w:val="00CE5235"/>
    <w:rsid w:val="00CE573E"/>
    <w:rsid w:val="00CE5BC5"/>
    <w:rsid w:val="00CF1FC8"/>
    <w:rsid w:val="00CF53B2"/>
    <w:rsid w:val="00D00595"/>
    <w:rsid w:val="00D009CB"/>
    <w:rsid w:val="00D00F3C"/>
    <w:rsid w:val="00D025DE"/>
    <w:rsid w:val="00D03F9A"/>
    <w:rsid w:val="00D05723"/>
    <w:rsid w:val="00D0671B"/>
    <w:rsid w:val="00D06D51"/>
    <w:rsid w:val="00D15BB5"/>
    <w:rsid w:val="00D20078"/>
    <w:rsid w:val="00D22BA1"/>
    <w:rsid w:val="00D24991"/>
    <w:rsid w:val="00D25C62"/>
    <w:rsid w:val="00D271C5"/>
    <w:rsid w:val="00D30252"/>
    <w:rsid w:val="00D32486"/>
    <w:rsid w:val="00D37BE9"/>
    <w:rsid w:val="00D40D41"/>
    <w:rsid w:val="00D43B8B"/>
    <w:rsid w:val="00D443E9"/>
    <w:rsid w:val="00D44A38"/>
    <w:rsid w:val="00D45C93"/>
    <w:rsid w:val="00D50255"/>
    <w:rsid w:val="00D50F93"/>
    <w:rsid w:val="00D539B6"/>
    <w:rsid w:val="00D53B59"/>
    <w:rsid w:val="00D56F4B"/>
    <w:rsid w:val="00D570A1"/>
    <w:rsid w:val="00D60820"/>
    <w:rsid w:val="00D623E8"/>
    <w:rsid w:val="00D66520"/>
    <w:rsid w:val="00D66558"/>
    <w:rsid w:val="00D66B0E"/>
    <w:rsid w:val="00D66C40"/>
    <w:rsid w:val="00D704ED"/>
    <w:rsid w:val="00D70FB5"/>
    <w:rsid w:val="00D712B0"/>
    <w:rsid w:val="00D75EFD"/>
    <w:rsid w:val="00D810A9"/>
    <w:rsid w:val="00D81B17"/>
    <w:rsid w:val="00D856C3"/>
    <w:rsid w:val="00D937CA"/>
    <w:rsid w:val="00D948B9"/>
    <w:rsid w:val="00DA039B"/>
    <w:rsid w:val="00DA0DEB"/>
    <w:rsid w:val="00DA3849"/>
    <w:rsid w:val="00DA5E3B"/>
    <w:rsid w:val="00DB085F"/>
    <w:rsid w:val="00DB48C4"/>
    <w:rsid w:val="00DC143B"/>
    <w:rsid w:val="00DC2A88"/>
    <w:rsid w:val="00DC2B86"/>
    <w:rsid w:val="00DC4740"/>
    <w:rsid w:val="00DC483C"/>
    <w:rsid w:val="00DC74A6"/>
    <w:rsid w:val="00DD2D98"/>
    <w:rsid w:val="00DD3271"/>
    <w:rsid w:val="00DD38F3"/>
    <w:rsid w:val="00DD797C"/>
    <w:rsid w:val="00DE035F"/>
    <w:rsid w:val="00DE07AE"/>
    <w:rsid w:val="00DE2DB2"/>
    <w:rsid w:val="00DE34CF"/>
    <w:rsid w:val="00DE3554"/>
    <w:rsid w:val="00DE4AD9"/>
    <w:rsid w:val="00DE5A66"/>
    <w:rsid w:val="00DF21A6"/>
    <w:rsid w:val="00DF27CE"/>
    <w:rsid w:val="00DF3C72"/>
    <w:rsid w:val="00DF461A"/>
    <w:rsid w:val="00DF4B0E"/>
    <w:rsid w:val="00E000FB"/>
    <w:rsid w:val="00E00768"/>
    <w:rsid w:val="00E00BBE"/>
    <w:rsid w:val="00E01AE1"/>
    <w:rsid w:val="00E02C44"/>
    <w:rsid w:val="00E04AE5"/>
    <w:rsid w:val="00E05400"/>
    <w:rsid w:val="00E10263"/>
    <w:rsid w:val="00E102C8"/>
    <w:rsid w:val="00E10A64"/>
    <w:rsid w:val="00E11CC6"/>
    <w:rsid w:val="00E12C5F"/>
    <w:rsid w:val="00E13F3D"/>
    <w:rsid w:val="00E15D9A"/>
    <w:rsid w:val="00E16C71"/>
    <w:rsid w:val="00E22370"/>
    <w:rsid w:val="00E223B6"/>
    <w:rsid w:val="00E268A0"/>
    <w:rsid w:val="00E32C3E"/>
    <w:rsid w:val="00E33617"/>
    <w:rsid w:val="00E34898"/>
    <w:rsid w:val="00E34B54"/>
    <w:rsid w:val="00E35D10"/>
    <w:rsid w:val="00E36B69"/>
    <w:rsid w:val="00E43D67"/>
    <w:rsid w:val="00E44488"/>
    <w:rsid w:val="00E44AAD"/>
    <w:rsid w:val="00E47A01"/>
    <w:rsid w:val="00E511FF"/>
    <w:rsid w:val="00E5222A"/>
    <w:rsid w:val="00E559B9"/>
    <w:rsid w:val="00E57FA8"/>
    <w:rsid w:val="00E61E1B"/>
    <w:rsid w:val="00E64181"/>
    <w:rsid w:val="00E671AB"/>
    <w:rsid w:val="00E72A1E"/>
    <w:rsid w:val="00E74704"/>
    <w:rsid w:val="00E8079D"/>
    <w:rsid w:val="00E86BBC"/>
    <w:rsid w:val="00E929D8"/>
    <w:rsid w:val="00E932D9"/>
    <w:rsid w:val="00E93A38"/>
    <w:rsid w:val="00E9502C"/>
    <w:rsid w:val="00EA0A66"/>
    <w:rsid w:val="00EA1ADC"/>
    <w:rsid w:val="00EA3923"/>
    <w:rsid w:val="00EA45B9"/>
    <w:rsid w:val="00EA58FC"/>
    <w:rsid w:val="00EA7945"/>
    <w:rsid w:val="00EB09B7"/>
    <w:rsid w:val="00EB1E80"/>
    <w:rsid w:val="00EB2249"/>
    <w:rsid w:val="00EB2CE4"/>
    <w:rsid w:val="00EC02F2"/>
    <w:rsid w:val="00EC0A22"/>
    <w:rsid w:val="00EC6239"/>
    <w:rsid w:val="00EC6849"/>
    <w:rsid w:val="00ED2C33"/>
    <w:rsid w:val="00ED4F94"/>
    <w:rsid w:val="00ED6C57"/>
    <w:rsid w:val="00EE7D7C"/>
    <w:rsid w:val="00EF18A1"/>
    <w:rsid w:val="00F00C51"/>
    <w:rsid w:val="00F044C6"/>
    <w:rsid w:val="00F04A88"/>
    <w:rsid w:val="00F04B6F"/>
    <w:rsid w:val="00F06646"/>
    <w:rsid w:val="00F069EC"/>
    <w:rsid w:val="00F06C9A"/>
    <w:rsid w:val="00F10B65"/>
    <w:rsid w:val="00F11C33"/>
    <w:rsid w:val="00F11DAC"/>
    <w:rsid w:val="00F134D4"/>
    <w:rsid w:val="00F14F6F"/>
    <w:rsid w:val="00F15C8B"/>
    <w:rsid w:val="00F16354"/>
    <w:rsid w:val="00F17C3B"/>
    <w:rsid w:val="00F21880"/>
    <w:rsid w:val="00F218F5"/>
    <w:rsid w:val="00F254C5"/>
    <w:rsid w:val="00F25D98"/>
    <w:rsid w:val="00F25E51"/>
    <w:rsid w:val="00F300FB"/>
    <w:rsid w:val="00F3069B"/>
    <w:rsid w:val="00F30AB5"/>
    <w:rsid w:val="00F311E9"/>
    <w:rsid w:val="00F332C6"/>
    <w:rsid w:val="00F347FE"/>
    <w:rsid w:val="00F41225"/>
    <w:rsid w:val="00F41321"/>
    <w:rsid w:val="00F415CC"/>
    <w:rsid w:val="00F418DC"/>
    <w:rsid w:val="00F46351"/>
    <w:rsid w:val="00F50E35"/>
    <w:rsid w:val="00F523D8"/>
    <w:rsid w:val="00F576A4"/>
    <w:rsid w:val="00F62F5B"/>
    <w:rsid w:val="00F630B0"/>
    <w:rsid w:val="00F666A8"/>
    <w:rsid w:val="00F667B9"/>
    <w:rsid w:val="00F66D23"/>
    <w:rsid w:val="00F6755A"/>
    <w:rsid w:val="00F72B21"/>
    <w:rsid w:val="00F72EAD"/>
    <w:rsid w:val="00F75EB3"/>
    <w:rsid w:val="00F765CA"/>
    <w:rsid w:val="00F7694C"/>
    <w:rsid w:val="00F8235B"/>
    <w:rsid w:val="00F83C1F"/>
    <w:rsid w:val="00F8589D"/>
    <w:rsid w:val="00F85E90"/>
    <w:rsid w:val="00F902C2"/>
    <w:rsid w:val="00F91194"/>
    <w:rsid w:val="00F92FF6"/>
    <w:rsid w:val="00F942C5"/>
    <w:rsid w:val="00F95467"/>
    <w:rsid w:val="00F95C4C"/>
    <w:rsid w:val="00F96290"/>
    <w:rsid w:val="00F96321"/>
    <w:rsid w:val="00FA0D08"/>
    <w:rsid w:val="00FB034B"/>
    <w:rsid w:val="00FB1F30"/>
    <w:rsid w:val="00FB2D24"/>
    <w:rsid w:val="00FB2DF0"/>
    <w:rsid w:val="00FB3C2D"/>
    <w:rsid w:val="00FB4093"/>
    <w:rsid w:val="00FB5FF7"/>
    <w:rsid w:val="00FB6386"/>
    <w:rsid w:val="00FC0969"/>
    <w:rsid w:val="00FC11E0"/>
    <w:rsid w:val="00FC24A1"/>
    <w:rsid w:val="00FC2D5F"/>
    <w:rsid w:val="00FC437D"/>
    <w:rsid w:val="00FC5FFA"/>
    <w:rsid w:val="00FC79B2"/>
    <w:rsid w:val="00FC7DB2"/>
    <w:rsid w:val="00FD5241"/>
    <w:rsid w:val="00FD7532"/>
    <w:rsid w:val="00FE0659"/>
    <w:rsid w:val="00FE2906"/>
    <w:rsid w:val="00FE4B7A"/>
    <w:rsid w:val="00FE4C1E"/>
    <w:rsid w:val="00FE69BF"/>
    <w:rsid w:val="00FE6E7D"/>
    <w:rsid w:val="00FE756F"/>
    <w:rsid w:val="00FE79AB"/>
    <w:rsid w:val="00FE7F1B"/>
    <w:rsid w:val="00FF1112"/>
    <w:rsid w:val="00FF4EA5"/>
    <w:rsid w:val="00FF5149"/>
    <w:rsid w:val="00FF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C2A72DD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新細明體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80851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link w:val="50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uiPriority w:val="39"/>
    <w:rsid w:val="000B7FED"/>
    <w:pPr>
      <w:spacing w:before="180"/>
      <w:ind w:left="2693" w:hanging="2693"/>
    </w:pPr>
    <w:rPr>
      <w:b/>
    </w:rPr>
  </w:style>
  <w:style w:type="paragraph" w:styleId="10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1">
    <w:name w:val="toc 5"/>
    <w:basedOn w:val="41"/>
    <w:uiPriority w:val="39"/>
    <w:rsid w:val="000B7FED"/>
    <w:pPr>
      <w:ind w:left="1701" w:hanging="1701"/>
    </w:pPr>
  </w:style>
  <w:style w:type="paragraph" w:styleId="41">
    <w:name w:val="toc 4"/>
    <w:basedOn w:val="31"/>
    <w:uiPriority w:val="39"/>
    <w:rsid w:val="000B7FED"/>
    <w:pPr>
      <w:ind w:left="1418" w:hanging="1418"/>
    </w:pPr>
  </w:style>
  <w:style w:type="paragraph" w:styleId="31">
    <w:name w:val="toc 3"/>
    <w:basedOn w:val="20"/>
    <w:uiPriority w:val="39"/>
    <w:rsid w:val="000B7FED"/>
    <w:pPr>
      <w:ind w:left="1134" w:hanging="1134"/>
    </w:pPr>
  </w:style>
  <w:style w:type="paragraph" w:styleId="20">
    <w:name w:val="toc 2"/>
    <w:basedOn w:val="10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rsid w:val="000B7FED"/>
    <w:rPr>
      <w:b/>
      <w:position w:val="6"/>
      <w:sz w:val="16"/>
    </w:rPr>
  </w:style>
  <w:style w:type="paragraph" w:styleId="a6">
    <w:name w:val="footnote text"/>
    <w:basedOn w:val="a"/>
    <w:link w:val="a7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0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rsid w:val="000B7FED"/>
    <w:pPr>
      <w:keepLines/>
      <w:ind w:left="1135" w:hanging="851"/>
    </w:pPr>
  </w:style>
  <w:style w:type="paragraph" w:styleId="90">
    <w:name w:val="toc 9"/>
    <w:basedOn w:val="80"/>
    <w:uiPriority w:val="39"/>
    <w:rsid w:val="000B7FED"/>
    <w:pPr>
      <w:ind w:left="1418" w:hanging="1418"/>
    </w:pPr>
  </w:style>
  <w:style w:type="paragraph" w:customStyle="1" w:styleId="EX">
    <w:name w:val="EX"/>
    <w:basedOn w:val="a"/>
    <w:link w:val="EXCar"/>
    <w:qFormat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link w:val="EWChar"/>
    <w:qFormat/>
    <w:rsid w:val="000B7FED"/>
    <w:pPr>
      <w:spacing w:after="0"/>
    </w:pPr>
  </w:style>
  <w:style w:type="paragraph" w:styleId="60">
    <w:name w:val="toc 6"/>
    <w:basedOn w:val="51"/>
    <w:next w:val="a"/>
    <w:uiPriority w:val="39"/>
    <w:rsid w:val="000B7FED"/>
    <w:pPr>
      <w:ind w:left="1985" w:hanging="1985"/>
    </w:pPr>
  </w:style>
  <w:style w:type="paragraph" w:styleId="70">
    <w:name w:val="toc 7"/>
    <w:basedOn w:val="60"/>
    <w:next w:val="a"/>
    <w:uiPriority w:val="39"/>
    <w:rsid w:val="000B7FED"/>
    <w:pPr>
      <w:ind w:left="2268" w:hanging="2268"/>
    </w:pPr>
  </w:style>
  <w:style w:type="paragraph" w:styleId="23">
    <w:name w:val="List Bullet 2"/>
    <w:basedOn w:val="a8"/>
    <w:rsid w:val="000B7FED"/>
    <w:pPr>
      <w:ind w:left="851"/>
    </w:pPr>
  </w:style>
  <w:style w:type="paragraph" w:styleId="32">
    <w:name w:val="List Bullet 3"/>
    <w:basedOn w:val="23"/>
    <w:rsid w:val="000B7FED"/>
    <w:pPr>
      <w:ind w:left="1135"/>
    </w:pPr>
  </w:style>
  <w:style w:type="paragraph" w:styleId="a3">
    <w:name w:val="List Number"/>
    <w:basedOn w:val="a9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a"/>
    <w:link w:val="TALZchn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9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sid w:val="000B7FED"/>
    <w:rPr>
      <w:color w:val="FF0000"/>
    </w:rPr>
  </w:style>
  <w:style w:type="paragraph" w:styleId="a9">
    <w:name w:val="List"/>
    <w:basedOn w:val="a"/>
    <w:rsid w:val="000B7FED"/>
    <w:pPr>
      <w:ind w:left="568" w:hanging="284"/>
    </w:pPr>
  </w:style>
  <w:style w:type="paragraph" w:styleId="a8">
    <w:name w:val="List Bullet"/>
    <w:basedOn w:val="a9"/>
    <w:rsid w:val="000B7FED"/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9"/>
    <w:link w:val="B1Char"/>
    <w:qFormat/>
    <w:rsid w:val="000B7FED"/>
  </w:style>
  <w:style w:type="paragraph" w:customStyle="1" w:styleId="B2">
    <w:name w:val="B2"/>
    <w:basedOn w:val="24"/>
    <w:link w:val="B2Char"/>
    <w:qFormat/>
    <w:rsid w:val="000B7FED"/>
  </w:style>
  <w:style w:type="paragraph" w:customStyle="1" w:styleId="B3">
    <w:name w:val="B3"/>
    <w:basedOn w:val="33"/>
    <w:link w:val="B3Car"/>
    <w:qFormat/>
    <w:rsid w:val="000B7FED"/>
  </w:style>
  <w:style w:type="paragraph" w:customStyle="1" w:styleId="B4">
    <w:name w:val="B4"/>
    <w:basedOn w:val="42"/>
    <w:link w:val="B4Char"/>
    <w:qFormat/>
    <w:rsid w:val="000B7FED"/>
  </w:style>
  <w:style w:type="paragraph" w:customStyle="1" w:styleId="B5">
    <w:name w:val="B5"/>
    <w:basedOn w:val="52"/>
    <w:link w:val="B5Char"/>
    <w:qFormat/>
    <w:rsid w:val="000B7FED"/>
  </w:style>
  <w:style w:type="paragraph" w:styleId="aa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qFormat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b">
    <w:name w:val="Hyperlink"/>
    <w:rsid w:val="000B7FED"/>
    <w:rPr>
      <w:color w:val="0000FF"/>
      <w:u w:val="single"/>
    </w:rPr>
  </w:style>
  <w:style w:type="character" w:styleId="ac">
    <w:name w:val="annotation reference"/>
    <w:rsid w:val="000B7FED"/>
    <w:rPr>
      <w:sz w:val="16"/>
    </w:rPr>
  </w:style>
  <w:style w:type="paragraph" w:styleId="ad">
    <w:name w:val="annotation text"/>
    <w:basedOn w:val="a"/>
    <w:link w:val="ae"/>
    <w:rsid w:val="000B7FED"/>
  </w:style>
  <w:style w:type="character" w:styleId="af">
    <w:name w:val="FollowedHyperlink"/>
    <w:rsid w:val="000B7FED"/>
    <w:rPr>
      <w:color w:val="800080"/>
      <w:u w:val="single"/>
    </w:rPr>
  </w:style>
  <w:style w:type="paragraph" w:styleId="af0">
    <w:name w:val="Balloon Text"/>
    <w:basedOn w:val="a"/>
    <w:link w:val="af1"/>
    <w:rsid w:val="000B7FED"/>
    <w:rPr>
      <w:rFonts w:ascii="Tahoma" w:hAnsi="Tahoma" w:cs="Tahoma"/>
      <w:sz w:val="16"/>
      <w:szCs w:val="16"/>
    </w:rPr>
  </w:style>
  <w:style w:type="paragraph" w:styleId="af2">
    <w:name w:val="annotation subject"/>
    <w:basedOn w:val="ad"/>
    <w:next w:val="ad"/>
    <w:link w:val="af3"/>
    <w:rsid w:val="000B7FED"/>
    <w:rPr>
      <w:b/>
      <w:bCs/>
    </w:rPr>
  </w:style>
  <w:style w:type="paragraph" w:styleId="af4">
    <w:name w:val="Document Map"/>
    <w:basedOn w:val="a"/>
    <w:link w:val="af5"/>
    <w:rsid w:val="005E2C44"/>
    <w:pPr>
      <w:shd w:val="clear" w:color="auto" w:fill="000080"/>
    </w:pPr>
    <w:rPr>
      <w:rFonts w:ascii="Tahoma" w:hAnsi="Tahoma" w:cs="Tahoma"/>
    </w:rPr>
  </w:style>
  <w:style w:type="paragraph" w:styleId="af6">
    <w:name w:val="index heading"/>
    <w:basedOn w:val="a"/>
    <w:next w:val="a"/>
    <w:rsid w:val="0021725B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"/>
    <w:rsid w:val="0021725B"/>
    <w:pPr>
      <w:ind w:left="851"/>
    </w:pPr>
  </w:style>
  <w:style w:type="paragraph" w:customStyle="1" w:styleId="INDENT2">
    <w:name w:val="INDENT2"/>
    <w:basedOn w:val="a"/>
    <w:rsid w:val="0021725B"/>
    <w:pPr>
      <w:ind w:left="1135" w:hanging="284"/>
    </w:pPr>
  </w:style>
  <w:style w:type="paragraph" w:customStyle="1" w:styleId="INDENT3">
    <w:name w:val="INDENT3"/>
    <w:basedOn w:val="a"/>
    <w:rsid w:val="0021725B"/>
    <w:pPr>
      <w:ind w:left="1701" w:hanging="567"/>
    </w:pPr>
  </w:style>
  <w:style w:type="paragraph" w:customStyle="1" w:styleId="FigureTitle">
    <w:name w:val="Figure_Title"/>
    <w:basedOn w:val="a"/>
    <w:next w:val="a"/>
    <w:rsid w:val="0021725B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"/>
    <w:rsid w:val="0021725B"/>
    <w:pPr>
      <w:keepNext/>
      <w:keepLines/>
    </w:pPr>
    <w:rPr>
      <w:b/>
    </w:rPr>
  </w:style>
  <w:style w:type="paragraph" w:customStyle="1" w:styleId="enumlev2">
    <w:name w:val="enumlev2"/>
    <w:basedOn w:val="a"/>
    <w:rsid w:val="0021725B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"/>
    <w:rsid w:val="0021725B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f7">
    <w:name w:val="caption"/>
    <w:basedOn w:val="a"/>
    <w:next w:val="a"/>
    <w:qFormat/>
    <w:rsid w:val="0021725B"/>
    <w:pPr>
      <w:spacing w:before="120" w:after="120"/>
    </w:pPr>
    <w:rPr>
      <w:b/>
    </w:rPr>
  </w:style>
  <w:style w:type="paragraph" w:styleId="af8">
    <w:name w:val="Plain Text"/>
    <w:basedOn w:val="a"/>
    <w:link w:val="af9"/>
    <w:rsid w:val="0021725B"/>
    <w:rPr>
      <w:rFonts w:ascii="Courier New" w:hAnsi="Courier New"/>
      <w:lang w:val="nb-NO"/>
    </w:rPr>
  </w:style>
  <w:style w:type="character" w:customStyle="1" w:styleId="af9">
    <w:name w:val="純文字 字元"/>
    <w:basedOn w:val="a0"/>
    <w:link w:val="af8"/>
    <w:rsid w:val="0021725B"/>
    <w:rPr>
      <w:rFonts w:ascii="Courier New" w:hAnsi="Courier New"/>
      <w:lang w:val="nb-NO" w:eastAsia="en-US"/>
    </w:rPr>
  </w:style>
  <w:style w:type="paragraph" w:customStyle="1" w:styleId="TAJ">
    <w:name w:val="TAJ"/>
    <w:basedOn w:val="TH"/>
    <w:rsid w:val="0021725B"/>
    <w:rPr>
      <w:lang w:eastAsia="x-none"/>
    </w:rPr>
  </w:style>
  <w:style w:type="paragraph" w:styleId="afa">
    <w:name w:val="Body Text"/>
    <w:basedOn w:val="a"/>
    <w:link w:val="afb"/>
    <w:rsid w:val="0021725B"/>
    <w:rPr>
      <w:lang w:eastAsia="x-none"/>
    </w:rPr>
  </w:style>
  <w:style w:type="character" w:customStyle="1" w:styleId="afb">
    <w:name w:val="本文 字元"/>
    <w:basedOn w:val="a0"/>
    <w:link w:val="afa"/>
    <w:rsid w:val="0021725B"/>
    <w:rPr>
      <w:rFonts w:ascii="Times New Roman" w:hAnsi="Times New Roman"/>
      <w:lang w:val="en-GB" w:eastAsia="x-none"/>
    </w:rPr>
  </w:style>
  <w:style w:type="paragraph" w:customStyle="1" w:styleId="Guidance">
    <w:name w:val="Guidance"/>
    <w:basedOn w:val="a"/>
    <w:rsid w:val="0021725B"/>
    <w:rPr>
      <w:i/>
      <w:color w:val="0000FF"/>
    </w:rPr>
  </w:style>
  <w:style w:type="character" w:customStyle="1" w:styleId="B1Char">
    <w:name w:val="B1 Char"/>
    <w:link w:val="B1"/>
    <w:qFormat/>
    <w:locked/>
    <w:rsid w:val="0021725B"/>
    <w:rPr>
      <w:rFonts w:ascii="Times New Roman" w:hAnsi="Times New Roman"/>
      <w:lang w:val="en-GB" w:eastAsia="en-US"/>
    </w:rPr>
  </w:style>
  <w:style w:type="paragraph" w:styleId="afc">
    <w:name w:val="Body Text Indent"/>
    <w:basedOn w:val="a"/>
    <w:link w:val="afd"/>
    <w:rsid w:val="0021725B"/>
    <w:pPr>
      <w:overflowPunct w:val="0"/>
      <w:autoSpaceDE w:val="0"/>
      <w:autoSpaceDN w:val="0"/>
      <w:adjustRightInd w:val="0"/>
      <w:ind w:left="567"/>
      <w:textAlignment w:val="baseline"/>
    </w:pPr>
    <w:rPr>
      <w:lang w:eastAsia="x-none"/>
    </w:rPr>
  </w:style>
  <w:style w:type="character" w:customStyle="1" w:styleId="afd">
    <w:name w:val="本文縮排 字元"/>
    <w:basedOn w:val="a0"/>
    <w:link w:val="afc"/>
    <w:rsid w:val="0021725B"/>
    <w:rPr>
      <w:rFonts w:ascii="Times New Roman" w:hAnsi="Times New Roman"/>
      <w:lang w:val="en-GB" w:eastAsia="x-none"/>
    </w:rPr>
  </w:style>
  <w:style w:type="paragraph" w:customStyle="1" w:styleId="LD1">
    <w:name w:val="LD 1"/>
    <w:basedOn w:val="LD"/>
    <w:rsid w:val="0021725B"/>
    <w:pPr>
      <w:overflowPunct w:val="0"/>
      <w:autoSpaceDE w:val="0"/>
      <w:autoSpaceDN w:val="0"/>
      <w:adjustRightInd w:val="0"/>
      <w:spacing w:before="60" w:after="60" w:line="240" w:lineRule="auto"/>
      <w:jc w:val="center"/>
      <w:textAlignment w:val="baseline"/>
    </w:pPr>
    <w:rPr>
      <w:rFonts w:ascii="Courier New" w:hAnsi="Courier New"/>
      <w:noProof w:val="0"/>
    </w:rPr>
  </w:style>
  <w:style w:type="paragraph" w:customStyle="1" w:styleId="ZC">
    <w:name w:val="ZC"/>
    <w:rsid w:val="0021725B"/>
    <w:pPr>
      <w:widowControl w:val="0"/>
      <w:spacing w:line="360" w:lineRule="atLeast"/>
      <w:jc w:val="center"/>
    </w:pPr>
    <w:rPr>
      <w:rFonts w:ascii="Arial" w:hAnsi="Arial"/>
      <w:lang w:val="en-GB" w:eastAsia="en-US"/>
    </w:rPr>
  </w:style>
  <w:style w:type="paragraph" w:styleId="Web">
    <w:name w:val="Normal (Web)"/>
    <w:basedOn w:val="a"/>
    <w:uiPriority w:val="99"/>
    <w:rsid w:val="0021725B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table" w:styleId="afe">
    <w:name w:val="Table Grid"/>
    <w:basedOn w:val="a1"/>
    <w:uiPriority w:val="39"/>
    <w:rsid w:val="0021725B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標題 5 字元"/>
    <w:link w:val="5"/>
    <w:rsid w:val="0021725B"/>
    <w:rPr>
      <w:rFonts w:ascii="Arial" w:hAnsi="Arial"/>
      <w:sz w:val="22"/>
      <w:lang w:val="en-GB" w:eastAsia="en-US"/>
    </w:rPr>
  </w:style>
  <w:style w:type="character" w:customStyle="1" w:styleId="TALZchn">
    <w:name w:val="TAL Zchn"/>
    <w:link w:val="TAL"/>
    <w:rsid w:val="0021725B"/>
    <w:rPr>
      <w:rFonts w:ascii="Arial" w:hAnsi="Arial"/>
      <w:sz w:val="18"/>
      <w:lang w:val="en-GB" w:eastAsia="en-US"/>
    </w:rPr>
  </w:style>
  <w:style w:type="character" w:customStyle="1" w:styleId="NOZchn">
    <w:name w:val="NO Zchn"/>
    <w:link w:val="NO"/>
    <w:qFormat/>
    <w:locked/>
    <w:rsid w:val="0021725B"/>
    <w:rPr>
      <w:rFonts w:ascii="Times New Roman" w:hAnsi="Times New Roman"/>
      <w:lang w:val="en-GB" w:eastAsia="en-US"/>
    </w:rPr>
  </w:style>
  <w:style w:type="paragraph" w:customStyle="1" w:styleId="12">
    <w:name w:val="1"/>
    <w:semiHidden/>
    <w:rsid w:val="002172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character" w:customStyle="1" w:styleId="B2Char">
    <w:name w:val="B2 Char"/>
    <w:link w:val="B2"/>
    <w:qFormat/>
    <w:rsid w:val="0021725B"/>
    <w:rPr>
      <w:rFonts w:ascii="Times New Roman" w:hAnsi="Times New Roman"/>
      <w:lang w:val="en-GB" w:eastAsia="en-US"/>
    </w:rPr>
  </w:style>
  <w:style w:type="character" w:customStyle="1" w:styleId="EXCar">
    <w:name w:val="EX Car"/>
    <w:link w:val="EX"/>
    <w:qFormat/>
    <w:rsid w:val="0021725B"/>
    <w:rPr>
      <w:rFonts w:ascii="Times New Roman" w:hAnsi="Times New Roman"/>
      <w:lang w:val="en-GB" w:eastAsia="en-US"/>
    </w:rPr>
  </w:style>
  <w:style w:type="character" w:customStyle="1" w:styleId="NOChar">
    <w:name w:val="NO Char"/>
    <w:qFormat/>
    <w:rsid w:val="0021725B"/>
    <w:rPr>
      <w:lang w:val="en-GB" w:eastAsia="en-US" w:bidi="ar-SA"/>
    </w:rPr>
  </w:style>
  <w:style w:type="character" w:customStyle="1" w:styleId="40">
    <w:name w:val="標題 4 字元"/>
    <w:link w:val="4"/>
    <w:rsid w:val="0021725B"/>
    <w:rPr>
      <w:rFonts w:ascii="Arial" w:hAnsi="Arial"/>
      <w:sz w:val="24"/>
      <w:lang w:val="en-GB" w:eastAsia="en-US"/>
    </w:rPr>
  </w:style>
  <w:style w:type="character" w:customStyle="1" w:styleId="B1Char1">
    <w:name w:val="B1 Char1"/>
    <w:qFormat/>
    <w:rsid w:val="0021725B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locked/>
    <w:rsid w:val="0021725B"/>
    <w:rPr>
      <w:rFonts w:ascii="Arial" w:hAnsi="Arial"/>
      <w:b/>
      <w:lang w:val="en-GB" w:eastAsia="en-US"/>
    </w:rPr>
  </w:style>
  <w:style w:type="paragraph" w:customStyle="1" w:styleId="NO0">
    <w:name w:val="NO*"/>
    <w:basedOn w:val="B1"/>
    <w:rsid w:val="0021725B"/>
  </w:style>
  <w:style w:type="character" w:customStyle="1" w:styleId="30">
    <w:name w:val="標題 3 字元"/>
    <w:link w:val="3"/>
    <w:rsid w:val="0021725B"/>
    <w:rPr>
      <w:rFonts w:ascii="Arial" w:hAnsi="Arial"/>
      <w:sz w:val="28"/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rsid w:val="0021725B"/>
    <w:rPr>
      <w:rFonts w:ascii="Times New Roman" w:hAnsi="Times New Roman"/>
      <w:color w:val="FF0000"/>
      <w:lang w:val="en-GB" w:eastAsia="en-US"/>
    </w:rPr>
  </w:style>
  <w:style w:type="character" w:customStyle="1" w:styleId="TACChar">
    <w:name w:val="TAC Char"/>
    <w:link w:val="TAC"/>
    <w:locked/>
    <w:rsid w:val="0021725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21725B"/>
    <w:rPr>
      <w:rFonts w:ascii="Arial" w:hAnsi="Arial"/>
      <w:b/>
      <w:sz w:val="18"/>
      <w:lang w:val="en-GB" w:eastAsia="en-US"/>
    </w:rPr>
  </w:style>
  <w:style w:type="character" w:customStyle="1" w:styleId="TF0">
    <w:name w:val="TF (文字)"/>
    <w:link w:val="TF"/>
    <w:locked/>
    <w:rsid w:val="0021725B"/>
    <w:rPr>
      <w:rFonts w:ascii="Arial" w:hAnsi="Arial"/>
      <w:b/>
      <w:lang w:val="en-GB" w:eastAsia="en-US"/>
    </w:rPr>
  </w:style>
  <w:style w:type="character" w:customStyle="1" w:styleId="TALChar">
    <w:name w:val="TAL Char"/>
    <w:rsid w:val="0021725B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rsid w:val="0021725B"/>
    <w:rPr>
      <w:rFonts w:ascii="Arial" w:eastAsia="SimSun" w:hAnsi="Arial"/>
      <w:b/>
      <w:sz w:val="18"/>
      <w:lang w:val="en-GB" w:eastAsia="en-US" w:bidi="ar-SA"/>
    </w:rPr>
  </w:style>
  <w:style w:type="character" w:customStyle="1" w:styleId="TANChar">
    <w:name w:val="TAN Char"/>
    <w:link w:val="TAN"/>
    <w:rsid w:val="0021725B"/>
    <w:rPr>
      <w:rFonts w:ascii="Arial" w:hAnsi="Arial"/>
      <w:sz w:val="18"/>
      <w:lang w:val="en-GB" w:eastAsia="en-US"/>
    </w:rPr>
  </w:style>
  <w:style w:type="paragraph" w:customStyle="1" w:styleId="noal">
    <w:name w:val="noal"/>
    <w:basedOn w:val="a"/>
    <w:rsid w:val="0021725B"/>
  </w:style>
  <w:style w:type="character" w:customStyle="1" w:styleId="EditorsNoteCharChar">
    <w:name w:val="Editor's Note Char Char"/>
    <w:rsid w:val="0021725B"/>
    <w:rPr>
      <w:rFonts w:ascii="Times New Roman" w:hAnsi="Times New Roman"/>
      <w:color w:val="FF0000"/>
      <w:lang w:val="en-GB"/>
    </w:rPr>
  </w:style>
  <w:style w:type="paragraph" w:styleId="aff">
    <w:name w:val="Revision"/>
    <w:hidden/>
    <w:uiPriority w:val="99"/>
    <w:semiHidden/>
    <w:rsid w:val="0021725B"/>
    <w:rPr>
      <w:rFonts w:ascii="Times New Roman" w:hAnsi="Times New Roman"/>
      <w:lang w:val="en-GB" w:eastAsia="en-US"/>
    </w:rPr>
  </w:style>
  <w:style w:type="character" w:customStyle="1" w:styleId="TFChar">
    <w:name w:val="TF Char"/>
    <w:qFormat/>
    <w:locked/>
    <w:rsid w:val="0021725B"/>
    <w:rPr>
      <w:rFonts w:ascii="Arial" w:hAnsi="Arial"/>
      <w:b/>
      <w:lang w:eastAsia="en-US"/>
    </w:rPr>
  </w:style>
  <w:style w:type="paragraph" w:customStyle="1" w:styleId="25">
    <w:name w:val="2"/>
    <w:semiHidden/>
    <w:rsid w:val="002172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aff0">
    <w:name w:val="List Paragraph"/>
    <w:aliases w:val="- Bullets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,列出段落2"/>
    <w:basedOn w:val="a"/>
    <w:link w:val="aff1"/>
    <w:uiPriority w:val="34"/>
    <w:qFormat/>
    <w:rsid w:val="0021725B"/>
    <w:pPr>
      <w:ind w:left="720"/>
      <w:contextualSpacing/>
    </w:pPr>
  </w:style>
  <w:style w:type="paragraph" w:customStyle="1" w:styleId="v1">
    <w:name w:val="v1"/>
    <w:basedOn w:val="B2"/>
    <w:rsid w:val="0021725B"/>
    <w:pPr>
      <w:ind w:left="568"/>
    </w:pPr>
  </w:style>
  <w:style w:type="table" w:customStyle="1" w:styleId="TableGrid1">
    <w:name w:val="Table Grid1"/>
    <w:basedOn w:val="a1"/>
    <w:next w:val="afe"/>
    <w:uiPriority w:val="39"/>
    <w:rsid w:val="0021725B"/>
    <w:rPr>
      <w:rFonts w:ascii="Calibri" w:eastAsia="Calibri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3Car">
    <w:name w:val="B3 Car"/>
    <w:link w:val="B3"/>
    <w:rsid w:val="00835C29"/>
    <w:rPr>
      <w:rFonts w:ascii="Times New Roman" w:hAnsi="Times New Roman"/>
      <w:lang w:val="en-GB" w:eastAsia="en-US"/>
    </w:rPr>
  </w:style>
  <w:style w:type="character" w:customStyle="1" w:styleId="EWChar">
    <w:name w:val="EW Char"/>
    <w:link w:val="EW"/>
    <w:qFormat/>
    <w:locked/>
    <w:rsid w:val="00BE1C78"/>
    <w:rPr>
      <w:rFonts w:ascii="Times New Roman" w:hAnsi="Times New Roman"/>
      <w:lang w:val="en-GB" w:eastAsia="en-US"/>
    </w:rPr>
  </w:style>
  <w:style w:type="character" w:customStyle="1" w:styleId="af1">
    <w:name w:val="註解方塊文字 字元"/>
    <w:link w:val="af0"/>
    <w:rsid w:val="000C2E01"/>
    <w:rPr>
      <w:rFonts w:ascii="Tahoma" w:hAnsi="Tahoma" w:cs="Tahoma"/>
      <w:sz w:val="16"/>
      <w:szCs w:val="16"/>
      <w:lang w:val="en-GB" w:eastAsia="en-US"/>
    </w:rPr>
  </w:style>
  <w:style w:type="character" w:customStyle="1" w:styleId="13">
    <w:name w:val="未解析的提及1"/>
    <w:uiPriority w:val="99"/>
    <w:semiHidden/>
    <w:unhideWhenUsed/>
    <w:rsid w:val="000C2E01"/>
    <w:rPr>
      <w:color w:val="605E5C"/>
      <w:shd w:val="clear" w:color="auto" w:fill="E1DFDD"/>
    </w:rPr>
  </w:style>
  <w:style w:type="character" w:customStyle="1" w:styleId="a7">
    <w:name w:val="註腳文字 字元"/>
    <w:link w:val="a6"/>
    <w:rsid w:val="000C2E01"/>
    <w:rPr>
      <w:rFonts w:ascii="Times New Roman" w:hAnsi="Times New Roman"/>
      <w:sz w:val="16"/>
      <w:lang w:val="en-GB" w:eastAsia="en-US"/>
    </w:rPr>
  </w:style>
  <w:style w:type="character" w:customStyle="1" w:styleId="af5">
    <w:name w:val="文件引導模式 字元"/>
    <w:link w:val="af4"/>
    <w:rsid w:val="000C2E01"/>
    <w:rPr>
      <w:rFonts w:ascii="Tahoma" w:hAnsi="Tahoma" w:cs="Tahoma"/>
      <w:shd w:val="clear" w:color="auto" w:fill="000080"/>
      <w:lang w:val="en-GB" w:eastAsia="en-US"/>
    </w:rPr>
  </w:style>
  <w:style w:type="character" w:customStyle="1" w:styleId="ae">
    <w:name w:val="註解文字 字元"/>
    <w:link w:val="ad"/>
    <w:rsid w:val="000C2E01"/>
    <w:rPr>
      <w:rFonts w:ascii="Times New Roman" w:hAnsi="Times New Roman"/>
      <w:lang w:val="en-GB" w:eastAsia="en-US"/>
    </w:rPr>
  </w:style>
  <w:style w:type="character" w:customStyle="1" w:styleId="af3">
    <w:name w:val="註解主旨 字元"/>
    <w:link w:val="af2"/>
    <w:rsid w:val="000C2E01"/>
    <w:rPr>
      <w:rFonts w:ascii="Times New Roman" w:hAnsi="Times New Roman"/>
      <w:b/>
      <w:bCs/>
      <w:lang w:val="en-GB" w:eastAsia="en-US"/>
    </w:rPr>
  </w:style>
  <w:style w:type="character" w:customStyle="1" w:styleId="B2Car">
    <w:name w:val="B2 Car"/>
    <w:locked/>
    <w:rsid w:val="005C6916"/>
    <w:rPr>
      <w:rFonts w:ascii="MS Mincho" w:eastAsia="MS Mincho" w:hAnsi="MS Mincho"/>
      <w:lang w:val="en-GB" w:eastAsia="ja-JP"/>
    </w:rPr>
  </w:style>
  <w:style w:type="character" w:customStyle="1" w:styleId="B3Char2">
    <w:name w:val="B3 Char2"/>
    <w:qFormat/>
    <w:rsid w:val="003941E5"/>
    <w:rPr>
      <w:rFonts w:eastAsia="Times New Roman"/>
      <w:lang w:val="en-GB" w:eastAsia="ja-JP"/>
    </w:rPr>
  </w:style>
  <w:style w:type="character" w:customStyle="1" w:styleId="PLChar">
    <w:name w:val="PL Char"/>
    <w:link w:val="PL"/>
    <w:qFormat/>
    <w:rsid w:val="00175825"/>
    <w:rPr>
      <w:rFonts w:ascii="Courier New" w:hAnsi="Courier New"/>
      <w:noProof/>
      <w:sz w:val="16"/>
      <w:lang w:val="en-GB" w:eastAsia="en-US"/>
    </w:rPr>
  </w:style>
  <w:style w:type="character" w:customStyle="1" w:styleId="B4Char">
    <w:name w:val="B4 Char"/>
    <w:link w:val="B4"/>
    <w:qFormat/>
    <w:rsid w:val="00871160"/>
    <w:rPr>
      <w:rFonts w:ascii="Times New Roman" w:hAnsi="Times New Roman"/>
      <w:lang w:val="en-GB" w:eastAsia="en-US"/>
    </w:rPr>
  </w:style>
  <w:style w:type="character" w:customStyle="1" w:styleId="B5Char">
    <w:name w:val="B5 Char"/>
    <w:link w:val="B5"/>
    <w:qFormat/>
    <w:rsid w:val="001337DE"/>
    <w:rPr>
      <w:rFonts w:ascii="Times New Roman" w:hAnsi="Times New Roman"/>
      <w:lang w:val="en-GB" w:eastAsia="en-US"/>
    </w:rPr>
  </w:style>
  <w:style w:type="paragraph" w:customStyle="1" w:styleId="B6">
    <w:name w:val="B6"/>
    <w:basedOn w:val="B5"/>
    <w:link w:val="B6Char"/>
    <w:qFormat/>
    <w:rsid w:val="001337DE"/>
    <w:pPr>
      <w:overflowPunct w:val="0"/>
      <w:autoSpaceDE w:val="0"/>
      <w:autoSpaceDN w:val="0"/>
      <w:adjustRightInd w:val="0"/>
      <w:ind w:left="1985"/>
      <w:textAlignment w:val="baseline"/>
    </w:pPr>
    <w:rPr>
      <w:rFonts w:eastAsia="Times New Roman"/>
      <w:lang w:val="en-US" w:eastAsia="ja-JP"/>
    </w:rPr>
  </w:style>
  <w:style w:type="character" w:customStyle="1" w:styleId="B6Char">
    <w:name w:val="B6 Char"/>
    <w:link w:val="B6"/>
    <w:qFormat/>
    <w:rsid w:val="001337DE"/>
    <w:rPr>
      <w:rFonts w:ascii="Times New Roman" w:eastAsia="Times New Roman" w:hAnsi="Times New Roman"/>
      <w:lang w:val="en-US" w:eastAsia="ja-JP"/>
    </w:rPr>
  </w:style>
  <w:style w:type="paragraph" w:customStyle="1" w:styleId="B7">
    <w:name w:val="B7"/>
    <w:basedOn w:val="B6"/>
    <w:link w:val="B7Char"/>
    <w:qFormat/>
    <w:rsid w:val="001337DE"/>
    <w:pPr>
      <w:ind w:left="2269"/>
    </w:pPr>
  </w:style>
  <w:style w:type="character" w:customStyle="1" w:styleId="B7Char">
    <w:name w:val="B7 Char"/>
    <w:link w:val="B7"/>
    <w:qFormat/>
    <w:rsid w:val="001337DE"/>
    <w:rPr>
      <w:rFonts w:ascii="Times New Roman" w:eastAsia="Times New Roman" w:hAnsi="Times New Roman"/>
      <w:lang w:val="en-US" w:eastAsia="ja-JP"/>
    </w:rPr>
  </w:style>
  <w:style w:type="character" w:customStyle="1" w:styleId="TALCar">
    <w:name w:val="TAL Car"/>
    <w:qFormat/>
    <w:rsid w:val="00F96321"/>
    <w:rPr>
      <w:rFonts w:ascii="Arial" w:eastAsia="Times New Roman" w:hAnsi="Arial"/>
      <w:sz w:val="18"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7136EF"/>
    <w:pPr>
      <w:tabs>
        <w:tab w:val="left" w:pos="1622"/>
      </w:tabs>
      <w:suppressAutoHyphens/>
      <w:overflowPunct w:val="0"/>
      <w:autoSpaceDE w:val="0"/>
      <w:autoSpaceDN w:val="0"/>
      <w:ind w:left="1622" w:hanging="363"/>
      <w:textAlignment w:val="baseline"/>
    </w:pPr>
    <w:rPr>
      <w:rFonts w:ascii="Arial" w:eastAsia="MS Mincho" w:hAnsi="Arial"/>
      <w:lang w:eastAsia="ja-JP"/>
    </w:rPr>
  </w:style>
  <w:style w:type="character" w:customStyle="1" w:styleId="B1Zchn">
    <w:name w:val="B1 Zchn"/>
    <w:qFormat/>
    <w:rsid w:val="00DD2D98"/>
    <w:rPr>
      <w:rFonts w:eastAsia="MS Mincho"/>
      <w:lang w:val="en-GB" w:eastAsia="ja-JP" w:bidi="ar-SA"/>
    </w:rPr>
  </w:style>
  <w:style w:type="character" w:customStyle="1" w:styleId="aff1">
    <w:name w:val="清單段落 字元"/>
    <w:aliases w:val="- Bullets 字元,リスト段落 字元,?? ?? 字元,????? 字元,???? 字元,Lista1 字元,列出段落1 字元,中等深浅网格 1 - 着色 21 字元,¥ê¥¹¥È¶ÎÂä 字元,¥¡¡¡¡ì¬º¥¹¥È¶ÎÂä 字元,ÁÐ³ö¶ÎÂä 字元,列表段落1 字元,—ño’i—Ž 字元,1st level - Bullet List Paragraph 字元,Lettre d'introduction 字元,Paragrafo elenco 字元,목록단락 字元"/>
    <w:link w:val="aff0"/>
    <w:uiPriority w:val="34"/>
    <w:qFormat/>
    <w:rsid w:val="00A0791C"/>
    <w:rPr>
      <w:rFonts w:ascii="Times New Roman" w:hAnsi="Times New Roman"/>
      <w:lang w:val="en-GB" w:eastAsia="en-US"/>
    </w:rPr>
  </w:style>
  <w:style w:type="character" w:customStyle="1" w:styleId="Doc-text2Char">
    <w:name w:val="Doc-text2 Char"/>
    <w:link w:val="Doc-text2"/>
    <w:qFormat/>
    <w:rsid w:val="00A0791C"/>
    <w:rPr>
      <w:rFonts w:ascii="Arial" w:eastAsia="MS Mincho" w:hAnsi="Arial"/>
      <w:lang w:val="en-GB" w:eastAsia="ja-JP"/>
    </w:rPr>
  </w:style>
  <w:style w:type="character" w:customStyle="1" w:styleId="CRCoverPageZchn">
    <w:name w:val="CR Cover Page Zchn"/>
    <w:link w:val="CRCoverPage"/>
    <w:qFormat/>
    <w:locked/>
    <w:rsid w:val="0013288B"/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72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3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eader" Target="header1.xml"/><Relationship Id="rId3" Type="http://schemas.openxmlformats.org/officeDocument/2006/relationships/customXml" Target="../customXml/item2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" Type="http://schemas.openxmlformats.org/officeDocument/2006/relationships/customXml" Target="../customXml/item1.xml"/><Relationship Id="rId16" Type="http://schemas.openxmlformats.org/officeDocument/2006/relationships/image" Target="media/image3.png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5" Type="http://schemas.openxmlformats.org/officeDocument/2006/relationships/customXml" Target="../customXml/item4.xml"/><Relationship Id="rId15" Type="http://schemas.openxmlformats.org/officeDocument/2006/relationships/image" Target="media/image2.png"/><Relationship Id="rId10" Type="http://schemas.openxmlformats.org/officeDocument/2006/relationships/settings" Target="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3150D4A7E762F49A7E97B6181566AD6" ma:contentTypeVersion="23" ma:contentTypeDescription="Create a new document." ma:contentTypeScope="" ma:versionID="c30d01048554de2c9ec24a8e9ac30086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b12221c3-31f6-4131-92b6-ad64a8e7740f" xmlns:ns5="fa172805-4a52-411b-ab7a-31123f72fdd0" targetNamespace="http://schemas.microsoft.com/office/2006/metadata/properties" ma:root="true" ma:fieldsID="0b298fe5b137053710c4257588eb12a9" ns2:_="" ns3:_="" ns4:_="" ns5:_="">
    <xsd:import namespace="71c5aaf6-e6ce-465b-b873-5148d2a4c105"/>
    <xsd:import namespace="3b34c8f0-1ef5-4d1e-bb66-517ce7fe7356"/>
    <xsd:import namespace="b12221c3-31f6-4131-92b6-ad64a8e7740f"/>
    <xsd:import namespace="fa172805-4a52-411b-ab7a-31123f72fdd0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2221c3-31f6-4131-92b6-ad64a8e7740f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172805-4a52-411b-ab7a-31123f72fdd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HideFromDelve xmlns="71c5aaf6-e6ce-465b-b873-5148d2a4c105">false</HideFromDelve>
    <Associated_x0020_Task xmlns="3b34c8f0-1ef5-4d1e-bb66-517ce7fe7356"/>
    <_dlc_DocId xmlns="71c5aaf6-e6ce-465b-b873-5148d2a4c105">5AIRPNAIUNRU-529706453-1863</_dlc_DocId>
    <_dlc_DocIdUrl xmlns="71c5aaf6-e6ce-465b-b873-5148d2a4c105">
      <Url>https://nokia.sharepoint.com/sites/c5g/epc/_layouts/15/DocIdRedir.aspx?ID=5AIRPNAIUNRU-529706453-1863</Url>
      <Description>5AIRPNAIUNRU-529706453-1863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F276094-4B22-445E-A0F6-81EC68235116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2BFE4382-BBD2-4F3D-82E2-F21BF6EB26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b12221c3-31f6-4131-92b6-ad64a8e7740f"/>
    <ds:schemaRef ds:uri="fa172805-4a52-411b-ab7a-31123f72fdd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3CAB168-C142-4BCC-B8E9-1BF3DD6537DD}">
  <ds:schemaRefs>
    <ds:schemaRef ds:uri="http://schemas.microsoft.com/office/2006/metadata/properties"/>
    <ds:schemaRef ds:uri="http://schemas.microsoft.com/office/infopath/2007/PartnerControls"/>
    <ds:schemaRef ds:uri="3b34c8f0-1ef5-4d1e-bb66-517ce7fe7356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6E5DC1C8-33E8-4894-BF9B-5696FDCC2AF2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6BCD17D4-3EAF-4E17-B19E-71E7FCA1D6FE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969AF998-3BAB-4D7B-B5D0-1CB6C28B81B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2</Pages>
  <Words>806</Words>
  <Characters>4596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5392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ASUSTeK (Lider)</cp:lastModifiedBy>
  <cp:revision>2</cp:revision>
  <cp:lastPrinted>1900-01-01T06:00:00Z</cp:lastPrinted>
  <dcterms:created xsi:type="dcterms:W3CDTF">2025-03-28T03:13:00Z</dcterms:created>
  <dcterms:modified xsi:type="dcterms:W3CDTF">2025-03-28T03:13:00Z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0x01010093150D4A7E762F49A7E97B6181566AD6</vt:lpwstr>
  </property>
  <property fmtid="{D5CDD505-2E9C-101B-9397-08002B2CF9AE}" pid="22" name="_dlc_DocIdItemGuid">
    <vt:lpwstr>5decd474-e304-4b57-97e5-fe265b506b26</vt:lpwstr>
  </property>
</Properties>
</file>